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6CD" w:rsidRDefault="00E976CD" w:rsidP="007572CA">
      <w:pPr>
        <w:jc w:val="center"/>
        <w:rPr>
          <w:b/>
          <w:bCs/>
          <w:sz w:val="36"/>
          <w:szCs w:val="36"/>
        </w:rPr>
      </w:pP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723900" cy="960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6CD" w:rsidRDefault="00E976CD" w:rsidP="007572CA">
      <w:pPr>
        <w:jc w:val="center"/>
        <w:rPr>
          <w:b/>
          <w:bCs/>
          <w:sz w:val="36"/>
          <w:szCs w:val="36"/>
        </w:rPr>
      </w:pP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</w:t>
      </w: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ТУРДАКСКОГО СЕЛЬСОВЕТА</w:t>
      </w: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ГОРОДИЩЕНСКОГО РАЙОНА</w:t>
      </w: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ПЕНЗЕНСКОЙ </w:t>
      </w:r>
      <w:r w:rsidRPr="000D2680">
        <w:rPr>
          <w:b/>
          <w:bCs/>
          <w:sz w:val="36"/>
          <w:szCs w:val="36"/>
        </w:rPr>
        <w:t>ОБЛАСТИ</w:t>
      </w:r>
    </w:p>
    <w:p w:rsidR="007572CA" w:rsidRPr="009148C8" w:rsidRDefault="007572CA" w:rsidP="007572CA">
      <w:pPr>
        <w:jc w:val="center"/>
        <w:rPr>
          <w:b/>
          <w:bCs/>
          <w:sz w:val="28"/>
          <w:szCs w:val="28"/>
        </w:rPr>
      </w:pPr>
      <w:r w:rsidRPr="000D2680">
        <w:rPr>
          <w:b/>
          <w:bCs/>
          <w:sz w:val="36"/>
          <w:szCs w:val="36"/>
        </w:rPr>
        <w:br w:type="textWrapping" w:clear="all"/>
      </w:r>
      <w:r w:rsidRPr="009148C8">
        <w:rPr>
          <w:b/>
          <w:bCs/>
          <w:sz w:val="28"/>
          <w:szCs w:val="28"/>
        </w:rPr>
        <w:t>ПОСТАНОВЛЕНИЕ</w:t>
      </w:r>
      <w:r>
        <w:rPr>
          <w:b/>
          <w:bCs/>
          <w:sz w:val="28"/>
          <w:szCs w:val="28"/>
        </w:rPr>
        <w:t xml:space="preserve">  </w:t>
      </w:r>
    </w:p>
    <w:p w:rsidR="007572CA" w:rsidRPr="009148C8" w:rsidRDefault="002C2FFF" w:rsidP="007572CA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20.95pt;width:111.1pt;height:66.35pt;z-index:251660288;mso-wrap-distance-left:9.05pt;mso-wrap-distance-right:9.05pt" stroked="f">
            <v:fill color2="black"/>
            <v:textbox style="mso-next-textbox:#_x0000_s1026" inset="0,0,0,0">
              <w:txbxContent>
                <w:p w:rsidR="0075217A" w:rsidRDefault="0075217A" w:rsidP="007572CA">
                  <w:pPr>
                    <w:jc w:val="center"/>
                  </w:pPr>
                </w:p>
                <w:p w:rsidR="0075217A" w:rsidRDefault="0075217A" w:rsidP="007572CA">
                  <w:pPr>
                    <w:jc w:val="center"/>
                  </w:pPr>
                </w:p>
              </w:txbxContent>
            </v:textbox>
          </v:shape>
        </w:pict>
      </w:r>
    </w:p>
    <w:p w:rsidR="007572CA" w:rsidRPr="00E976CD" w:rsidRDefault="00E976CD" w:rsidP="00E976C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18.07.2017</w:t>
      </w:r>
      <w:r>
        <w:rPr>
          <w:sz w:val="24"/>
          <w:szCs w:val="24"/>
        </w:rPr>
        <w:t xml:space="preserve">  №  </w:t>
      </w:r>
      <w:r>
        <w:rPr>
          <w:sz w:val="24"/>
          <w:szCs w:val="24"/>
          <w:u w:val="single"/>
        </w:rPr>
        <w:t>45</w:t>
      </w:r>
    </w:p>
    <w:p w:rsidR="007572CA" w:rsidRPr="0006605B" w:rsidRDefault="007572CA" w:rsidP="007572CA">
      <w:pPr>
        <w:jc w:val="center"/>
        <w:rPr>
          <w:sz w:val="22"/>
          <w:szCs w:val="22"/>
        </w:rPr>
      </w:pPr>
      <w:r w:rsidRPr="0006605B">
        <w:rPr>
          <w:sz w:val="22"/>
          <w:szCs w:val="22"/>
        </w:rPr>
        <w:t xml:space="preserve">с. </w:t>
      </w:r>
      <w:r>
        <w:rPr>
          <w:sz w:val="22"/>
          <w:szCs w:val="22"/>
        </w:rPr>
        <w:t>Старые Турдаки</w:t>
      </w:r>
    </w:p>
    <w:p w:rsidR="00A30EAE" w:rsidRDefault="00A30EAE">
      <w:pPr>
        <w:rPr>
          <w:sz w:val="30"/>
        </w:rPr>
      </w:pPr>
    </w:p>
    <w:p w:rsidR="00A30EAE" w:rsidRDefault="00A30EAE" w:rsidP="00174CE5">
      <w:pPr>
        <w:widowControl/>
        <w:spacing w:line="223" w:lineRule="auto"/>
        <w:rPr>
          <w:sz w:val="28"/>
        </w:rPr>
      </w:pPr>
    </w:p>
    <w:p w:rsidR="009153BA" w:rsidRDefault="00EA1E64" w:rsidP="00174CE5">
      <w:pPr>
        <w:spacing w:line="223" w:lineRule="auto"/>
        <w:jc w:val="center"/>
        <w:rPr>
          <w:b/>
          <w:sz w:val="28"/>
          <w:szCs w:val="28"/>
        </w:rPr>
      </w:pPr>
      <w:r w:rsidRPr="00F32A00">
        <w:rPr>
          <w:b/>
          <w:bCs/>
          <w:sz w:val="28"/>
          <w:szCs w:val="28"/>
        </w:rPr>
        <w:t>Об утверждении</w:t>
      </w:r>
      <w:r w:rsidRPr="00F32A00">
        <w:rPr>
          <w:b/>
          <w:sz w:val="28"/>
          <w:szCs w:val="28"/>
        </w:rPr>
        <w:t xml:space="preserve"> Плана мероприятий по оздоровлению муниципальных финансов </w:t>
      </w:r>
      <w:r w:rsidR="009153BA">
        <w:rPr>
          <w:b/>
          <w:sz w:val="28"/>
          <w:szCs w:val="28"/>
        </w:rPr>
        <w:t>Турдакского сельсовета Городищенского района</w:t>
      </w:r>
    </w:p>
    <w:p w:rsidR="00EA1E64" w:rsidRDefault="00EA1E64" w:rsidP="007572CA">
      <w:pPr>
        <w:spacing w:line="223" w:lineRule="auto"/>
        <w:jc w:val="center"/>
        <w:rPr>
          <w:b/>
          <w:bCs/>
          <w:sz w:val="28"/>
          <w:szCs w:val="28"/>
        </w:rPr>
      </w:pPr>
      <w:r w:rsidRPr="00F32A00">
        <w:rPr>
          <w:b/>
          <w:sz w:val="28"/>
          <w:szCs w:val="28"/>
        </w:rPr>
        <w:t>Пензенской области на 201</w:t>
      </w:r>
      <w:r>
        <w:rPr>
          <w:b/>
          <w:sz w:val="28"/>
          <w:szCs w:val="28"/>
        </w:rPr>
        <w:t>7</w:t>
      </w:r>
      <w:r w:rsidR="003F0507">
        <w:rPr>
          <w:b/>
          <w:sz w:val="28"/>
          <w:szCs w:val="28"/>
        </w:rPr>
        <w:t>–</w:t>
      </w:r>
      <w:r w:rsidRPr="00F32A00">
        <w:rPr>
          <w:b/>
          <w:sz w:val="28"/>
          <w:szCs w:val="28"/>
        </w:rPr>
        <w:t>2019 годы</w:t>
      </w:r>
      <w:r>
        <w:rPr>
          <w:b/>
          <w:sz w:val="28"/>
          <w:szCs w:val="28"/>
        </w:rPr>
        <w:t>,</w:t>
      </w:r>
      <w:r>
        <w:rPr>
          <w:b/>
          <w:sz w:val="28"/>
          <w:szCs w:val="28"/>
        </w:rPr>
        <w:br/>
      </w:r>
      <w:r w:rsidRPr="00F32A00">
        <w:rPr>
          <w:b/>
          <w:bCs/>
          <w:sz w:val="28"/>
          <w:szCs w:val="28"/>
        </w:rPr>
        <w:t xml:space="preserve">Программы оптимизации расходов </w:t>
      </w:r>
      <w:r w:rsidRPr="008C0F4B">
        <w:rPr>
          <w:b/>
          <w:bCs/>
          <w:sz w:val="28"/>
          <w:szCs w:val="28"/>
        </w:rPr>
        <w:t>бюджета</w:t>
      </w:r>
      <w:r w:rsidR="007572CA" w:rsidRPr="007572CA">
        <w:rPr>
          <w:b/>
          <w:sz w:val="28"/>
          <w:szCs w:val="28"/>
        </w:rPr>
        <w:t xml:space="preserve"> </w:t>
      </w:r>
      <w:r w:rsidR="007572CA">
        <w:rPr>
          <w:b/>
          <w:sz w:val="28"/>
          <w:szCs w:val="28"/>
        </w:rPr>
        <w:t>Турдакского сельсовета Городищенского района</w:t>
      </w:r>
      <w:r w:rsidR="00454EF5">
        <w:rPr>
          <w:b/>
          <w:sz w:val="28"/>
          <w:szCs w:val="28"/>
        </w:rPr>
        <w:t xml:space="preserve"> </w:t>
      </w:r>
      <w:r w:rsidRPr="008C0F4B">
        <w:rPr>
          <w:b/>
          <w:bCs/>
          <w:sz w:val="28"/>
          <w:szCs w:val="28"/>
        </w:rPr>
        <w:t>Пензенской области</w:t>
      </w:r>
      <w:r>
        <w:rPr>
          <w:b/>
          <w:bCs/>
          <w:sz w:val="28"/>
          <w:szCs w:val="28"/>
        </w:rPr>
        <w:t xml:space="preserve"> </w:t>
      </w:r>
      <w:r w:rsidRPr="008C0F4B">
        <w:rPr>
          <w:b/>
          <w:bCs/>
          <w:sz w:val="28"/>
          <w:szCs w:val="28"/>
        </w:rPr>
        <w:t>на 2017</w:t>
      </w:r>
      <w:r w:rsidR="003F0507">
        <w:rPr>
          <w:b/>
          <w:bCs/>
          <w:sz w:val="28"/>
          <w:szCs w:val="28"/>
        </w:rPr>
        <w:t>–</w:t>
      </w:r>
      <w:r w:rsidRPr="008C0F4B">
        <w:rPr>
          <w:b/>
          <w:bCs/>
          <w:sz w:val="28"/>
          <w:szCs w:val="28"/>
        </w:rPr>
        <w:t>2019 годы</w:t>
      </w:r>
    </w:p>
    <w:p w:rsidR="00EA1E64" w:rsidRDefault="00EA1E64" w:rsidP="00174CE5">
      <w:pPr>
        <w:spacing w:line="223" w:lineRule="auto"/>
        <w:ind w:firstLine="426"/>
        <w:jc w:val="center"/>
        <w:rPr>
          <w:b/>
          <w:bCs/>
          <w:sz w:val="28"/>
          <w:szCs w:val="28"/>
        </w:rPr>
      </w:pPr>
    </w:p>
    <w:p w:rsidR="00EA1E64" w:rsidRDefault="00EA1E64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pacing w:val="20"/>
          <w:sz w:val="28"/>
          <w:szCs w:val="28"/>
        </w:rPr>
      </w:pPr>
      <w:r w:rsidRPr="003F0354">
        <w:rPr>
          <w:sz w:val="28"/>
          <w:szCs w:val="28"/>
        </w:rPr>
        <w:t>В целях</w:t>
      </w:r>
      <w:r w:rsidR="009153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дальнейшего оздоровления </w:t>
      </w:r>
      <w:r w:rsidRPr="00174CE5">
        <w:rPr>
          <w:spacing w:val="-4"/>
          <w:sz w:val="28"/>
          <w:szCs w:val="28"/>
        </w:rPr>
        <w:t xml:space="preserve">муниципальных финансов </w:t>
      </w:r>
      <w:r w:rsidR="009153BA">
        <w:rPr>
          <w:spacing w:val="-4"/>
          <w:sz w:val="28"/>
          <w:szCs w:val="28"/>
        </w:rPr>
        <w:t xml:space="preserve">Турдакского сельсовета Городищенского района </w:t>
      </w:r>
      <w:r w:rsidRPr="00174CE5">
        <w:rPr>
          <w:spacing w:val="-4"/>
          <w:sz w:val="28"/>
          <w:szCs w:val="28"/>
        </w:rPr>
        <w:t>Пензе</w:t>
      </w:r>
      <w:r w:rsidR="009153BA">
        <w:rPr>
          <w:spacing w:val="-4"/>
          <w:sz w:val="28"/>
          <w:szCs w:val="28"/>
        </w:rPr>
        <w:t>нской области, проводимого в 2015</w:t>
      </w:r>
      <w:r w:rsidR="00174CE5" w:rsidRPr="00174CE5">
        <w:rPr>
          <w:spacing w:val="-4"/>
          <w:sz w:val="28"/>
          <w:szCs w:val="28"/>
        </w:rPr>
        <w:t>–</w:t>
      </w:r>
      <w:r w:rsidRPr="00174CE5">
        <w:rPr>
          <w:spacing w:val="-4"/>
          <w:sz w:val="28"/>
          <w:szCs w:val="28"/>
        </w:rPr>
        <w:t>2016 годах,</w:t>
      </w:r>
      <w:r w:rsidR="007572CA" w:rsidRPr="00936283">
        <w:t xml:space="preserve">  </w:t>
      </w:r>
      <w:r w:rsidR="007572CA">
        <w:rPr>
          <w:sz w:val="28"/>
          <w:szCs w:val="28"/>
        </w:rPr>
        <w:t>в</w:t>
      </w:r>
      <w:r w:rsidR="007572CA" w:rsidRPr="00372FAB">
        <w:rPr>
          <w:sz w:val="28"/>
          <w:szCs w:val="28"/>
        </w:rPr>
        <w:t xml:space="preserve"> соответствии с Бюджетным кодексом Российской Федерации, руководствуясь статьей 23 </w:t>
      </w:r>
      <w:hyperlink r:id="rId9" w:history="1">
        <w:r w:rsidR="007572CA" w:rsidRPr="00372FAB">
          <w:rPr>
            <w:sz w:val="28"/>
            <w:szCs w:val="28"/>
          </w:rPr>
          <w:t>Устава</w:t>
        </w:r>
      </w:hyperlink>
      <w:r w:rsidR="007572CA" w:rsidRPr="00372FAB">
        <w:rPr>
          <w:sz w:val="28"/>
          <w:szCs w:val="28"/>
        </w:rPr>
        <w:t xml:space="preserve"> </w:t>
      </w:r>
      <w:r w:rsidR="007572CA">
        <w:rPr>
          <w:sz w:val="28"/>
          <w:szCs w:val="28"/>
        </w:rPr>
        <w:t>Турдакского</w:t>
      </w:r>
      <w:r w:rsidR="007572CA" w:rsidRPr="00372FAB">
        <w:rPr>
          <w:sz w:val="28"/>
          <w:szCs w:val="28"/>
        </w:rPr>
        <w:t xml:space="preserve"> сельсовета Городищенского района Пензенской области</w:t>
      </w:r>
      <w:r w:rsidRPr="00723EAE">
        <w:rPr>
          <w:sz w:val="28"/>
          <w:szCs w:val="28"/>
        </w:rPr>
        <w:t xml:space="preserve"> (с последующими изменениями)</w:t>
      </w:r>
      <w:r w:rsidRPr="00685195">
        <w:rPr>
          <w:spacing w:val="20"/>
          <w:sz w:val="28"/>
          <w:szCs w:val="28"/>
        </w:rPr>
        <w:t>:</w:t>
      </w:r>
    </w:p>
    <w:p w:rsidR="001704BE" w:rsidRDefault="001704BE" w:rsidP="001704BE">
      <w:pPr>
        <w:widowControl/>
        <w:autoSpaceDE w:val="0"/>
        <w:autoSpaceDN w:val="0"/>
        <w:adjustRightInd w:val="0"/>
        <w:spacing w:line="223" w:lineRule="auto"/>
        <w:ind w:firstLine="709"/>
        <w:jc w:val="center"/>
        <w:rPr>
          <w:b/>
          <w:spacing w:val="20"/>
          <w:sz w:val="28"/>
          <w:szCs w:val="28"/>
        </w:rPr>
      </w:pPr>
      <w:r w:rsidRPr="001704BE">
        <w:rPr>
          <w:b/>
          <w:spacing w:val="20"/>
          <w:sz w:val="28"/>
          <w:szCs w:val="28"/>
        </w:rPr>
        <w:t>администрация постановляет:</w:t>
      </w:r>
    </w:p>
    <w:p w:rsidR="001704BE" w:rsidRPr="001704BE" w:rsidRDefault="001704BE" w:rsidP="001704BE">
      <w:pPr>
        <w:widowControl/>
        <w:autoSpaceDE w:val="0"/>
        <w:autoSpaceDN w:val="0"/>
        <w:adjustRightInd w:val="0"/>
        <w:spacing w:line="223" w:lineRule="auto"/>
        <w:ind w:firstLine="709"/>
        <w:jc w:val="center"/>
        <w:rPr>
          <w:b/>
          <w:sz w:val="28"/>
          <w:szCs w:val="28"/>
        </w:rPr>
      </w:pPr>
    </w:p>
    <w:p w:rsidR="00EA1E64" w:rsidRDefault="00EA1E64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CC36A2">
        <w:rPr>
          <w:sz w:val="28"/>
          <w:szCs w:val="28"/>
        </w:rPr>
        <w:t xml:space="preserve">План мероприятий по оздоровлению муниципальных финансов </w:t>
      </w:r>
      <w:r w:rsidR="009153BA">
        <w:rPr>
          <w:spacing w:val="-4"/>
          <w:sz w:val="28"/>
          <w:szCs w:val="28"/>
        </w:rPr>
        <w:t xml:space="preserve">Турдакского сельсовета Городищенского района </w:t>
      </w:r>
      <w:r w:rsidRPr="00CC36A2">
        <w:rPr>
          <w:sz w:val="28"/>
          <w:szCs w:val="28"/>
        </w:rPr>
        <w:t>Пензенской области на 2017</w:t>
      </w:r>
      <w:r w:rsidR="00174CE5">
        <w:rPr>
          <w:sz w:val="28"/>
          <w:szCs w:val="28"/>
        </w:rPr>
        <w:t>–</w:t>
      </w:r>
      <w:r w:rsidRPr="00CC36A2">
        <w:rPr>
          <w:sz w:val="28"/>
          <w:szCs w:val="28"/>
        </w:rPr>
        <w:t>2019 годы</w:t>
      </w:r>
      <w:r w:rsidR="00757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№ 1 к настоящему </w:t>
      </w:r>
      <w:r w:rsidR="009153BA">
        <w:rPr>
          <w:sz w:val="28"/>
          <w:szCs w:val="28"/>
        </w:rPr>
        <w:t>постановлению</w:t>
      </w:r>
      <w:r>
        <w:rPr>
          <w:sz w:val="28"/>
          <w:szCs w:val="28"/>
        </w:rPr>
        <w:t>.</w:t>
      </w:r>
    </w:p>
    <w:p w:rsidR="00EA1E64" w:rsidRDefault="009153BA" w:rsidP="00174CE5">
      <w:pPr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A1E64">
        <w:rPr>
          <w:sz w:val="28"/>
          <w:szCs w:val="28"/>
        </w:rPr>
        <w:t>. Утвердить Программу</w:t>
      </w:r>
      <w:r>
        <w:rPr>
          <w:sz w:val="28"/>
          <w:szCs w:val="28"/>
        </w:rPr>
        <w:t xml:space="preserve"> </w:t>
      </w:r>
      <w:r w:rsidR="00EA1E64" w:rsidRPr="00626BB7">
        <w:rPr>
          <w:sz w:val="28"/>
          <w:szCs w:val="28"/>
        </w:rPr>
        <w:t>оптимизации расходов бюджета</w:t>
      </w:r>
      <w:r w:rsidRPr="009153BA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Турдакского сельсовета Городищенского района</w:t>
      </w:r>
      <w:r w:rsidR="00EA1E64" w:rsidRPr="00626BB7">
        <w:rPr>
          <w:sz w:val="28"/>
          <w:szCs w:val="28"/>
        </w:rPr>
        <w:t xml:space="preserve"> Пензенской области </w:t>
      </w:r>
      <w:r w:rsidR="00174CE5">
        <w:rPr>
          <w:bCs/>
          <w:sz w:val="28"/>
          <w:szCs w:val="28"/>
        </w:rPr>
        <w:br/>
      </w:r>
      <w:r w:rsidR="00EA1E64" w:rsidRPr="00B110EA">
        <w:rPr>
          <w:bCs/>
          <w:sz w:val="28"/>
          <w:szCs w:val="28"/>
        </w:rPr>
        <w:t>на 2017</w:t>
      </w:r>
      <w:r w:rsidR="00174CE5">
        <w:rPr>
          <w:bCs/>
          <w:sz w:val="28"/>
          <w:szCs w:val="28"/>
        </w:rPr>
        <w:t>–</w:t>
      </w:r>
      <w:r w:rsidR="00EA1E64" w:rsidRPr="00B110EA">
        <w:rPr>
          <w:bCs/>
          <w:sz w:val="28"/>
          <w:szCs w:val="28"/>
        </w:rPr>
        <w:t xml:space="preserve">2019 годы </w:t>
      </w:r>
      <w:r w:rsidR="00EA1E64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="00EA1E64" w:rsidRPr="00B110EA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="00EA1E64" w:rsidRPr="00B110EA">
        <w:rPr>
          <w:sz w:val="28"/>
          <w:szCs w:val="28"/>
        </w:rPr>
        <w:t>.</w:t>
      </w:r>
    </w:p>
    <w:p w:rsidR="00EA1E64" w:rsidRPr="00B458D0" w:rsidRDefault="009153BA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EA1E64" w:rsidRPr="00174CE5">
        <w:rPr>
          <w:spacing w:val="-4"/>
          <w:sz w:val="28"/>
          <w:szCs w:val="28"/>
        </w:rPr>
        <w:t xml:space="preserve">. </w:t>
      </w:r>
      <w:r w:rsidR="00F60627">
        <w:rPr>
          <w:spacing w:val="-4"/>
          <w:sz w:val="28"/>
          <w:szCs w:val="28"/>
        </w:rPr>
        <w:t xml:space="preserve">Администрации </w:t>
      </w:r>
      <w:r w:rsidR="00EA1E64" w:rsidRPr="00B458D0">
        <w:rPr>
          <w:sz w:val="28"/>
          <w:szCs w:val="28"/>
        </w:rPr>
        <w:t xml:space="preserve"> </w:t>
      </w:r>
      <w:r w:rsidR="007177D9">
        <w:rPr>
          <w:spacing w:val="-4"/>
          <w:sz w:val="28"/>
          <w:szCs w:val="28"/>
        </w:rPr>
        <w:t xml:space="preserve">Турдакского сельсовета Городищенского района </w:t>
      </w:r>
      <w:r w:rsidR="00EA1E64" w:rsidRPr="00B458D0">
        <w:rPr>
          <w:sz w:val="28"/>
          <w:szCs w:val="28"/>
        </w:rPr>
        <w:t>Пензенской области:</w:t>
      </w:r>
    </w:p>
    <w:p w:rsidR="00EA1E64" w:rsidRPr="00B458D0" w:rsidRDefault="007177D9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A1E64" w:rsidRPr="00B458D0">
        <w:rPr>
          <w:sz w:val="28"/>
          <w:szCs w:val="28"/>
        </w:rPr>
        <w:t xml:space="preserve">.1. Обеспечить выполнение </w:t>
      </w:r>
      <w:hyperlink r:id="rId10" w:history="1">
        <w:r w:rsidR="00EA1E64" w:rsidRPr="00B458D0">
          <w:rPr>
            <w:sz w:val="28"/>
            <w:szCs w:val="28"/>
          </w:rPr>
          <w:t>Плана</w:t>
        </w:r>
      </w:hyperlink>
      <w:r w:rsidR="00EA1E64" w:rsidRPr="00B458D0">
        <w:rPr>
          <w:sz w:val="28"/>
          <w:szCs w:val="28"/>
        </w:rPr>
        <w:t xml:space="preserve"> мероприятий по оздоровлению муниципальных финансов </w:t>
      </w:r>
      <w:r>
        <w:rPr>
          <w:spacing w:val="-4"/>
          <w:sz w:val="28"/>
          <w:szCs w:val="28"/>
        </w:rPr>
        <w:t xml:space="preserve">Турдакского сельсовета Городищенского района </w:t>
      </w:r>
      <w:r w:rsidR="00EA1E64" w:rsidRPr="00B458D0">
        <w:rPr>
          <w:sz w:val="28"/>
          <w:szCs w:val="28"/>
        </w:rPr>
        <w:t>Пензенской области</w:t>
      </w:r>
      <w:r w:rsidR="00EC70EC">
        <w:rPr>
          <w:sz w:val="28"/>
          <w:szCs w:val="28"/>
        </w:rPr>
        <w:t xml:space="preserve"> </w:t>
      </w:r>
      <w:r w:rsidR="00EA1E64">
        <w:rPr>
          <w:sz w:val="28"/>
          <w:szCs w:val="28"/>
        </w:rPr>
        <w:t>на 2017</w:t>
      </w:r>
      <w:r w:rsidR="00174CE5">
        <w:rPr>
          <w:sz w:val="28"/>
          <w:szCs w:val="28"/>
        </w:rPr>
        <w:t>–</w:t>
      </w:r>
      <w:r w:rsidR="00EA1E64" w:rsidRPr="00B458D0">
        <w:rPr>
          <w:sz w:val="28"/>
          <w:szCs w:val="28"/>
        </w:rPr>
        <w:t>2019 годы</w:t>
      </w:r>
      <w:r w:rsidR="00EA1E64">
        <w:rPr>
          <w:sz w:val="28"/>
          <w:szCs w:val="28"/>
        </w:rPr>
        <w:t>, Программы</w:t>
      </w:r>
      <w:r>
        <w:rPr>
          <w:sz w:val="28"/>
          <w:szCs w:val="28"/>
        </w:rPr>
        <w:t xml:space="preserve"> </w:t>
      </w:r>
      <w:r w:rsidR="00EA1E64" w:rsidRPr="00626BB7">
        <w:rPr>
          <w:sz w:val="28"/>
          <w:szCs w:val="28"/>
        </w:rPr>
        <w:t xml:space="preserve">оптимизации расходов бюджета </w:t>
      </w:r>
      <w:r>
        <w:rPr>
          <w:spacing w:val="-4"/>
          <w:sz w:val="28"/>
          <w:szCs w:val="28"/>
        </w:rPr>
        <w:t xml:space="preserve">Турдакского сельсовета Городищенского района </w:t>
      </w:r>
      <w:r w:rsidR="00EA1E64" w:rsidRPr="00626BB7">
        <w:rPr>
          <w:sz w:val="28"/>
          <w:szCs w:val="28"/>
        </w:rPr>
        <w:t xml:space="preserve">Пензенской области </w:t>
      </w:r>
      <w:r w:rsidR="00EA1E64" w:rsidRPr="00B110EA">
        <w:rPr>
          <w:bCs/>
          <w:sz w:val="28"/>
          <w:szCs w:val="28"/>
        </w:rPr>
        <w:t>на 2017</w:t>
      </w:r>
      <w:r w:rsidR="00174CE5">
        <w:rPr>
          <w:bCs/>
          <w:sz w:val="28"/>
          <w:szCs w:val="28"/>
        </w:rPr>
        <w:t>–</w:t>
      </w:r>
      <w:r w:rsidR="00EA1E64" w:rsidRPr="00B110EA">
        <w:rPr>
          <w:bCs/>
          <w:sz w:val="28"/>
          <w:szCs w:val="28"/>
        </w:rPr>
        <w:t>2019 годы</w:t>
      </w:r>
      <w:r w:rsidR="00EA1E64" w:rsidRPr="00B458D0">
        <w:rPr>
          <w:sz w:val="28"/>
          <w:szCs w:val="28"/>
        </w:rPr>
        <w:t xml:space="preserve"> в </w:t>
      </w:r>
      <w:r w:rsidR="00EA1E64">
        <w:rPr>
          <w:sz w:val="28"/>
          <w:szCs w:val="28"/>
        </w:rPr>
        <w:t>установленн</w:t>
      </w:r>
      <w:r w:rsidR="00EA1E64" w:rsidRPr="00B458D0">
        <w:rPr>
          <w:sz w:val="28"/>
          <w:szCs w:val="28"/>
        </w:rPr>
        <w:t>ые сроки.</w:t>
      </w:r>
    </w:p>
    <w:p w:rsidR="00EA1E64" w:rsidRPr="002F7816" w:rsidRDefault="007177D9" w:rsidP="002F7816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3</w:t>
      </w:r>
      <w:r w:rsidR="00EA1E64" w:rsidRPr="00B458D0">
        <w:rPr>
          <w:sz w:val="28"/>
          <w:szCs w:val="28"/>
        </w:rPr>
        <w:t xml:space="preserve">.2. Представлять в </w:t>
      </w:r>
      <w:r w:rsidR="00EC70EC">
        <w:rPr>
          <w:sz w:val="28"/>
          <w:szCs w:val="28"/>
        </w:rPr>
        <w:t>Финансовое управление администрации Городищенского района</w:t>
      </w:r>
      <w:r w:rsidR="00EA1E64" w:rsidRPr="00B458D0">
        <w:rPr>
          <w:sz w:val="28"/>
          <w:szCs w:val="28"/>
        </w:rPr>
        <w:t xml:space="preserve"> Пензенской области</w:t>
      </w:r>
      <w:r w:rsidR="00EA1E64" w:rsidRPr="00EC70EC">
        <w:rPr>
          <w:spacing w:val="-4"/>
          <w:sz w:val="28"/>
          <w:szCs w:val="28"/>
        </w:rPr>
        <w:t> </w:t>
      </w:r>
      <w:r w:rsidR="002F7816">
        <w:rPr>
          <w:spacing w:val="-4"/>
          <w:sz w:val="28"/>
          <w:szCs w:val="28"/>
        </w:rPr>
        <w:t>о</w:t>
      </w:r>
      <w:r w:rsidR="00EA1E64" w:rsidRPr="00EC70EC">
        <w:rPr>
          <w:spacing w:val="-4"/>
          <w:sz w:val="28"/>
          <w:szCs w:val="28"/>
        </w:rPr>
        <w:t xml:space="preserve">тчет о результатах реализации </w:t>
      </w:r>
      <w:r w:rsidR="00EA1E64" w:rsidRPr="00EC70EC">
        <w:rPr>
          <w:spacing w:val="-4"/>
          <w:sz w:val="28"/>
          <w:szCs w:val="28"/>
        </w:rPr>
        <w:lastRenderedPageBreak/>
        <w:t>Плана мероприятий по оздоровлению</w:t>
      </w:r>
      <w:r w:rsidR="00EA1E64" w:rsidRPr="00EC70EC">
        <w:rPr>
          <w:sz w:val="28"/>
          <w:szCs w:val="28"/>
        </w:rPr>
        <w:t xml:space="preserve"> муниципальных финансов </w:t>
      </w:r>
      <w:r w:rsidR="00EC70EC" w:rsidRPr="00EC70EC">
        <w:rPr>
          <w:sz w:val="28"/>
          <w:szCs w:val="28"/>
        </w:rPr>
        <w:t xml:space="preserve">Турдакского сельсовета Городищенского района  Пензенской </w:t>
      </w:r>
      <w:r w:rsidR="00EA1E64" w:rsidRPr="00EC70EC">
        <w:rPr>
          <w:sz w:val="28"/>
          <w:szCs w:val="28"/>
        </w:rPr>
        <w:t>области на 2017</w:t>
      </w:r>
      <w:r w:rsidR="00174CE5" w:rsidRPr="00EC70EC">
        <w:rPr>
          <w:sz w:val="28"/>
          <w:szCs w:val="28"/>
        </w:rPr>
        <w:t>–</w:t>
      </w:r>
      <w:r w:rsidR="00EA1E64" w:rsidRPr="00EC70EC">
        <w:rPr>
          <w:sz w:val="28"/>
          <w:szCs w:val="28"/>
        </w:rPr>
        <w:t>2019 годы ежегодно в срок до 1</w:t>
      </w:r>
      <w:r w:rsidR="002F7816">
        <w:rPr>
          <w:sz w:val="28"/>
          <w:szCs w:val="28"/>
        </w:rPr>
        <w:t>0 марта</w:t>
      </w:r>
      <w:r w:rsidR="00EA1E64" w:rsidRPr="00EC70EC">
        <w:rPr>
          <w:sz w:val="28"/>
          <w:szCs w:val="28"/>
        </w:rPr>
        <w:t xml:space="preserve"> года, следующего за отчетным, </w:t>
      </w:r>
      <w:r w:rsidR="00EC70EC" w:rsidRPr="00EC70EC">
        <w:rPr>
          <w:sz w:val="28"/>
          <w:szCs w:val="28"/>
        </w:rPr>
        <w:t>по форме согласно приложению № 3</w:t>
      </w:r>
      <w:r w:rsidR="00EA1E64" w:rsidRPr="00EC70EC">
        <w:rPr>
          <w:sz w:val="28"/>
          <w:szCs w:val="28"/>
        </w:rPr>
        <w:t xml:space="preserve"> к настоящему </w:t>
      </w:r>
      <w:r w:rsidR="00EC70EC" w:rsidRPr="00EC70EC">
        <w:rPr>
          <w:sz w:val="28"/>
          <w:szCs w:val="28"/>
        </w:rPr>
        <w:t>постановлению</w:t>
      </w:r>
      <w:r w:rsidR="00EA1E64" w:rsidRPr="00EC70EC">
        <w:rPr>
          <w:sz w:val="28"/>
          <w:szCs w:val="28"/>
        </w:rPr>
        <w:t>.</w:t>
      </w:r>
    </w:p>
    <w:p w:rsidR="00EA1E64" w:rsidRDefault="00F60627" w:rsidP="00174CE5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1E64" w:rsidRPr="00BF0F4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EC70EC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A1E64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EC70EC">
        <w:rPr>
          <w:rFonts w:ascii="Times New Roman" w:hAnsi="Times New Roman" w:cs="Times New Roman"/>
          <w:sz w:val="28"/>
          <w:szCs w:val="28"/>
        </w:rPr>
        <w:t>Главу администрации Турдакского сельсовета Городищенского района</w:t>
      </w:r>
      <w:r w:rsidR="00EA1E64">
        <w:rPr>
          <w:rFonts w:ascii="Times New Roman" w:hAnsi="Times New Roman" w:cs="Times New Roman"/>
          <w:sz w:val="28"/>
          <w:szCs w:val="28"/>
        </w:rPr>
        <w:t xml:space="preserve"> Пензенской области. </w:t>
      </w:r>
    </w:p>
    <w:p w:rsidR="00EA1E64" w:rsidRDefault="00EA1E64" w:rsidP="00174CE5">
      <w:pPr>
        <w:pStyle w:val="ConsPlusNormal"/>
        <w:spacing w:line="22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0EAE" w:rsidRDefault="00A30EAE" w:rsidP="00174CE5">
      <w:pPr>
        <w:widowControl/>
        <w:spacing w:line="223" w:lineRule="auto"/>
        <w:rPr>
          <w:sz w:val="28"/>
        </w:rPr>
      </w:pPr>
    </w:p>
    <w:p w:rsidR="00A30EAE" w:rsidRDefault="00A30EAE" w:rsidP="00174CE5">
      <w:pPr>
        <w:widowControl/>
        <w:spacing w:line="223" w:lineRule="auto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5351"/>
      </w:tblGrid>
      <w:tr w:rsidR="009E2586" w:rsidTr="000F7DFA">
        <w:tc>
          <w:tcPr>
            <w:tcW w:w="4503" w:type="dxa"/>
          </w:tcPr>
          <w:p w:rsidR="007572CA" w:rsidRDefault="007572CA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 xml:space="preserve">Глава администрации </w:t>
            </w:r>
          </w:p>
          <w:p w:rsidR="009E2586" w:rsidRDefault="007572CA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>Турдакского сельсовета Городищенского района Пензенской области</w:t>
            </w:r>
          </w:p>
        </w:tc>
        <w:tc>
          <w:tcPr>
            <w:tcW w:w="5351" w:type="dxa"/>
          </w:tcPr>
          <w:p w:rsidR="009E2586" w:rsidRDefault="009E2586" w:rsidP="009E2586">
            <w:pPr>
              <w:widowControl/>
              <w:jc w:val="right"/>
              <w:rPr>
                <w:sz w:val="28"/>
              </w:rPr>
            </w:pPr>
          </w:p>
          <w:p w:rsidR="007572CA" w:rsidRDefault="007572CA" w:rsidP="00CC22C0">
            <w:pPr>
              <w:widowControl/>
              <w:rPr>
                <w:sz w:val="28"/>
              </w:rPr>
            </w:pPr>
          </w:p>
          <w:p w:rsidR="007572CA" w:rsidRDefault="007572CA" w:rsidP="007572CA">
            <w:pPr>
              <w:rPr>
                <w:sz w:val="28"/>
              </w:rPr>
            </w:pPr>
          </w:p>
          <w:p w:rsidR="009E2586" w:rsidRPr="007572CA" w:rsidRDefault="007572CA" w:rsidP="007572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С.Н.Зуйкова</w:t>
            </w:r>
          </w:p>
        </w:tc>
      </w:tr>
    </w:tbl>
    <w:p w:rsidR="00A30EAE" w:rsidRPr="00174CE5" w:rsidRDefault="00A30EAE">
      <w:pPr>
        <w:widowControl/>
        <w:rPr>
          <w:sz w:val="4"/>
          <w:szCs w:val="4"/>
        </w:rPr>
      </w:pPr>
    </w:p>
    <w:p w:rsidR="00EA1E64" w:rsidRDefault="00EA1E64">
      <w:pPr>
        <w:widowControl/>
        <w:rPr>
          <w:sz w:val="28"/>
        </w:rPr>
        <w:sectPr w:rsidR="00EA1E64" w:rsidSect="003B586F">
          <w:headerReference w:type="default" r:id="rId11"/>
          <w:footerReference w:type="default" r:id="rId12"/>
          <w:footerReference w:type="first" r:id="rId13"/>
          <w:endnotePr>
            <w:numFmt w:val="decimal"/>
          </w:endnotePr>
          <w:pgSz w:w="11907" w:h="16840"/>
          <w:pgMar w:top="-709" w:right="851" w:bottom="1134" w:left="1418" w:header="153" w:footer="720" w:gutter="0"/>
          <w:cols w:space="720"/>
          <w:titlePg/>
        </w:sectPr>
      </w:pPr>
    </w:p>
    <w:p w:rsidR="00EA1E64" w:rsidRPr="004C4B83" w:rsidRDefault="00EA1E64" w:rsidP="003B586F">
      <w:pPr>
        <w:spacing w:line="228" w:lineRule="auto"/>
        <w:ind w:left="10490"/>
        <w:jc w:val="center"/>
        <w:outlineLvl w:val="0"/>
        <w:rPr>
          <w:sz w:val="24"/>
          <w:szCs w:val="24"/>
        </w:rPr>
      </w:pPr>
      <w:r w:rsidRPr="004C4B83">
        <w:rPr>
          <w:sz w:val="24"/>
          <w:szCs w:val="24"/>
        </w:rPr>
        <w:lastRenderedPageBreak/>
        <w:t>Приложение № 1</w:t>
      </w:r>
      <w:r w:rsidR="00437004">
        <w:rPr>
          <w:sz w:val="24"/>
          <w:szCs w:val="24"/>
        </w:rPr>
        <w:br/>
      </w:r>
      <w:r w:rsidR="003B586F">
        <w:rPr>
          <w:sz w:val="24"/>
          <w:szCs w:val="24"/>
        </w:rPr>
        <w:t>к постановлению</w:t>
      </w:r>
      <w:r w:rsidR="00E072CE">
        <w:rPr>
          <w:sz w:val="24"/>
          <w:szCs w:val="24"/>
        </w:rPr>
        <w:t xml:space="preserve"> администрации Турдакского сельсовета Городищенского района</w:t>
      </w:r>
      <w:r w:rsidRPr="004C4B83">
        <w:rPr>
          <w:sz w:val="24"/>
          <w:szCs w:val="24"/>
        </w:rPr>
        <w:t xml:space="preserve"> </w:t>
      </w:r>
      <w:r w:rsidR="004C4B83" w:rsidRPr="004C4B83">
        <w:rPr>
          <w:sz w:val="24"/>
          <w:szCs w:val="24"/>
        </w:rPr>
        <w:br/>
      </w:r>
      <w:r w:rsidRPr="004C4B83">
        <w:rPr>
          <w:sz w:val="24"/>
          <w:szCs w:val="24"/>
        </w:rPr>
        <w:t>Пензенской области</w:t>
      </w:r>
    </w:p>
    <w:p w:rsidR="00EA1E64" w:rsidRPr="004C4B83" w:rsidRDefault="00EA1E64" w:rsidP="00437004">
      <w:pPr>
        <w:spacing w:line="228" w:lineRule="auto"/>
        <w:ind w:left="10490"/>
        <w:jc w:val="center"/>
        <w:rPr>
          <w:sz w:val="24"/>
          <w:szCs w:val="24"/>
        </w:rPr>
      </w:pPr>
      <w:r w:rsidRPr="004C4B83">
        <w:rPr>
          <w:sz w:val="24"/>
          <w:szCs w:val="24"/>
        </w:rPr>
        <w:t>от</w:t>
      </w:r>
      <w:r w:rsidR="00E976CD">
        <w:rPr>
          <w:sz w:val="24"/>
          <w:szCs w:val="24"/>
        </w:rPr>
        <w:t xml:space="preserve"> 18.07.2017</w:t>
      </w:r>
      <w:r w:rsidRPr="004C4B83">
        <w:rPr>
          <w:sz w:val="24"/>
          <w:szCs w:val="24"/>
        </w:rPr>
        <w:t xml:space="preserve">  № </w:t>
      </w:r>
      <w:r w:rsidR="00E976CD">
        <w:rPr>
          <w:sz w:val="24"/>
          <w:szCs w:val="24"/>
        </w:rPr>
        <w:t>45</w:t>
      </w:r>
      <w:r w:rsidRPr="004C4B83">
        <w:rPr>
          <w:sz w:val="24"/>
          <w:szCs w:val="24"/>
        </w:rPr>
        <w:t xml:space="preserve"> </w:t>
      </w:r>
    </w:p>
    <w:p w:rsidR="00EA1E64" w:rsidRPr="004C4B83" w:rsidRDefault="00EA1E64" w:rsidP="00437004">
      <w:pPr>
        <w:spacing w:line="228" w:lineRule="auto"/>
        <w:jc w:val="right"/>
        <w:rPr>
          <w:sz w:val="24"/>
          <w:szCs w:val="24"/>
        </w:rPr>
      </w:pPr>
    </w:p>
    <w:p w:rsidR="00EA1E64" w:rsidRPr="004C4B83" w:rsidRDefault="004C4B83" w:rsidP="00437004">
      <w:pPr>
        <w:spacing w:line="228" w:lineRule="auto"/>
        <w:jc w:val="center"/>
        <w:rPr>
          <w:sz w:val="24"/>
          <w:szCs w:val="24"/>
        </w:rPr>
      </w:pPr>
      <w:r w:rsidRPr="004C4B83">
        <w:rPr>
          <w:b/>
          <w:sz w:val="24"/>
          <w:szCs w:val="24"/>
        </w:rPr>
        <w:t>ПЛАН МЕРОПРИЯТИЙ</w:t>
      </w:r>
      <w:r w:rsidR="00EA1E64" w:rsidRPr="004C4B83">
        <w:rPr>
          <w:b/>
          <w:sz w:val="24"/>
          <w:szCs w:val="24"/>
        </w:rPr>
        <w:br/>
        <w:t>по оздоровлению муниципальных финансов</w:t>
      </w:r>
      <w:r w:rsidR="00E072CE">
        <w:rPr>
          <w:b/>
          <w:sz w:val="24"/>
          <w:szCs w:val="24"/>
        </w:rPr>
        <w:t xml:space="preserve"> Турдакского сельсовета Городищенского района</w:t>
      </w:r>
      <w:r w:rsidR="00EA1E64" w:rsidRPr="004C4B83">
        <w:rPr>
          <w:b/>
          <w:sz w:val="24"/>
          <w:szCs w:val="24"/>
        </w:rPr>
        <w:t xml:space="preserve"> Пензенской области</w:t>
      </w:r>
      <w:r w:rsidR="00EA1E64" w:rsidRPr="004C4B83">
        <w:rPr>
          <w:b/>
          <w:sz w:val="24"/>
          <w:szCs w:val="24"/>
        </w:rPr>
        <w:br/>
        <w:t>на 2017</w:t>
      </w:r>
      <w:r w:rsidRPr="004C4B83">
        <w:rPr>
          <w:b/>
          <w:sz w:val="24"/>
          <w:szCs w:val="24"/>
        </w:rPr>
        <w:t>–</w:t>
      </w:r>
      <w:r w:rsidR="00EA1E64" w:rsidRPr="004C4B83">
        <w:rPr>
          <w:b/>
          <w:sz w:val="24"/>
          <w:szCs w:val="24"/>
        </w:rPr>
        <w:t>2019 годы</w:t>
      </w:r>
    </w:p>
    <w:p w:rsidR="00EA1E64" w:rsidRPr="004C4B83" w:rsidRDefault="00EA1E64" w:rsidP="00437004">
      <w:pPr>
        <w:spacing w:line="228" w:lineRule="auto"/>
        <w:rPr>
          <w:sz w:val="24"/>
          <w:szCs w:val="24"/>
        </w:rPr>
      </w:pPr>
    </w:p>
    <w:tbl>
      <w:tblPr>
        <w:tblW w:w="149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4909"/>
        <w:gridCol w:w="2835"/>
        <w:gridCol w:w="2268"/>
        <w:gridCol w:w="1276"/>
        <w:gridCol w:w="1417"/>
        <w:gridCol w:w="1559"/>
      </w:tblGrid>
      <w:tr w:rsidR="00EA1E64" w:rsidRPr="00A85F81" w:rsidTr="00DA0898">
        <w:trPr>
          <w:cantSplit/>
          <w:trHeight w:val="20"/>
        </w:trPr>
        <w:tc>
          <w:tcPr>
            <w:tcW w:w="6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A85F81" w:rsidRDefault="00EA1E64" w:rsidP="00437004">
            <w:pPr>
              <w:tabs>
                <w:tab w:val="left" w:pos="507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A85F81">
              <w:rPr>
                <w:bCs/>
                <w:sz w:val="24"/>
                <w:szCs w:val="24"/>
              </w:rPr>
              <w:t>№ п/п </w:t>
            </w:r>
          </w:p>
        </w:tc>
        <w:tc>
          <w:tcPr>
            <w:tcW w:w="49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A85F81" w:rsidRDefault="00EA1E64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A85F81">
              <w:rPr>
                <w:bCs/>
                <w:sz w:val="24"/>
                <w:szCs w:val="24"/>
              </w:rPr>
              <w:t>аименование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A85F81" w:rsidRDefault="00EA1E64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A85F81">
              <w:rPr>
                <w:bCs/>
                <w:sz w:val="24"/>
                <w:szCs w:val="24"/>
              </w:rPr>
              <w:t>тветственные за реализацию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A85F81" w:rsidRDefault="00EA1E64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A85F81">
              <w:rPr>
                <w:bCs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A85F81" w:rsidRDefault="00EA1E64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A85F81">
              <w:rPr>
                <w:bCs/>
                <w:sz w:val="24"/>
                <w:szCs w:val="24"/>
              </w:rPr>
              <w:t>инансовая оценка, тыс. рублей</w:t>
            </w:r>
          </w:p>
        </w:tc>
      </w:tr>
      <w:tr w:rsidR="00EA1E64" w:rsidRPr="00A85F81" w:rsidTr="00DA0898">
        <w:trPr>
          <w:cantSplit/>
          <w:trHeight w:val="20"/>
        </w:trPr>
        <w:tc>
          <w:tcPr>
            <w:tcW w:w="687" w:type="dxa"/>
            <w:vMerge/>
            <w:vAlign w:val="center"/>
          </w:tcPr>
          <w:p w:rsidR="00EA1E64" w:rsidRPr="00A85F81" w:rsidRDefault="00EA1E64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4909" w:type="dxa"/>
            <w:vMerge/>
            <w:vAlign w:val="center"/>
          </w:tcPr>
          <w:p w:rsidR="00EA1E64" w:rsidRPr="00A85F81" w:rsidRDefault="00EA1E64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EA1E64" w:rsidRPr="00A85F81" w:rsidRDefault="00EA1E64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A1E64" w:rsidRPr="00A85F81" w:rsidRDefault="00EA1E64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1E64" w:rsidRPr="00A85F81" w:rsidRDefault="00EA1E64" w:rsidP="00DA0898">
            <w:pPr>
              <w:jc w:val="center"/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1E64" w:rsidRPr="00A85F81" w:rsidRDefault="00EA1E64" w:rsidP="00DA0898">
            <w:pPr>
              <w:jc w:val="center"/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1E64" w:rsidRPr="00A85F81" w:rsidRDefault="00EA1E64" w:rsidP="00DA0898">
            <w:pPr>
              <w:jc w:val="center"/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2019 год</w:t>
            </w:r>
          </w:p>
        </w:tc>
      </w:tr>
    </w:tbl>
    <w:p w:rsidR="00EA1E64" w:rsidRPr="00900F89" w:rsidRDefault="00EA1E64" w:rsidP="00EA1E64">
      <w:pPr>
        <w:rPr>
          <w:sz w:val="2"/>
          <w:szCs w:val="2"/>
        </w:rPr>
      </w:pPr>
    </w:p>
    <w:tbl>
      <w:tblPr>
        <w:tblW w:w="149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4909"/>
        <w:gridCol w:w="2835"/>
        <w:gridCol w:w="2268"/>
        <w:gridCol w:w="1276"/>
        <w:gridCol w:w="1417"/>
        <w:gridCol w:w="1559"/>
      </w:tblGrid>
      <w:tr w:rsidR="00EA1E64" w:rsidRPr="00213CCF" w:rsidTr="004C4B83">
        <w:trPr>
          <w:trHeight w:val="20"/>
          <w:tblHeader/>
        </w:trPr>
        <w:tc>
          <w:tcPr>
            <w:tcW w:w="696" w:type="dxa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09" w:type="dxa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7</w:t>
            </w:r>
          </w:p>
        </w:tc>
      </w:tr>
      <w:tr w:rsidR="00EA1E64" w:rsidRPr="00FA3B7F" w:rsidTr="004C4B83">
        <w:trPr>
          <w:trHeight w:val="20"/>
        </w:trPr>
        <w:tc>
          <w:tcPr>
            <w:tcW w:w="696" w:type="dxa"/>
            <w:shd w:val="clear" w:color="auto" w:fill="auto"/>
            <w:noWrap/>
          </w:tcPr>
          <w:p w:rsidR="00EA1E64" w:rsidRPr="00FA3B7F" w:rsidRDefault="00EA1E64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B7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264" w:type="dxa"/>
            <w:gridSpan w:val="6"/>
            <w:shd w:val="clear" w:color="auto" w:fill="auto"/>
            <w:noWrap/>
          </w:tcPr>
          <w:p w:rsidR="00E072CE" w:rsidRDefault="00EA1E64" w:rsidP="00E072CE">
            <w:pPr>
              <w:jc w:val="center"/>
              <w:rPr>
                <w:b/>
                <w:bCs/>
                <w:sz w:val="24"/>
                <w:szCs w:val="24"/>
              </w:rPr>
            </w:pPr>
            <w:r w:rsidRPr="00FA3B7F">
              <w:rPr>
                <w:b/>
                <w:bCs/>
                <w:sz w:val="24"/>
                <w:szCs w:val="24"/>
              </w:rPr>
              <w:t xml:space="preserve">Мероприятия по увеличению налоговых и неналоговых доходов бюджета </w:t>
            </w:r>
            <w:r w:rsidR="00E072CE">
              <w:rPr>
                <w:b/>
                <w:bCs/>
                <w:sz w:val="24"/>
                <w:szCs w:val="24"/>
              </w:rPr>
              <w:t xml:space="preserve">Турдакского сельсовета </w:t>
            </w:r>
          </w:p>
          <w:p w:rsidR="00EA1E64" w:rsidRPr="00FA3B7F" w:rsidRDefault="00E072CE" w:rsidP="00E072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Городищенского района </w:t>
            </w:r>
            <w:r w:rsidR="00EA1E64" w:rsidRPr="00FA3B7F">
              <w:rPr>
                <w:b/>
                <w:bCs/>
                <w:sz w:val="24"/>
                <w:szCs w:val="24"/>
              </w:rPr>
              <w:t xml:space="preserve">Пензенской области </w:t>
            </w: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909" w:type="dxa"/>
            <w:shd w:val="clear" w:color="auto" w:fill="auto"/>
          </w:tcPr>
          <w:p w:rsidR="00EA1E64" w:rsidRPr="00345877" w:rsidRDefault="00EA1E64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345877">
              <w:rPr>
                <w:b/>
                <w:bCs/>
                <w:sz w:val="24"/>
                <w:szCs w:val="24"/>
              </w:rPr>
              <w:t>Оценка эффективности налоговых льгот</w:t>
            </w:r>
          </w:p>
        </w:tc>
        <w:tc>
          <w:tcPr>
            <w:tcW w:w="2835" w:type="dxa"/>
            <w:shd w:val="clear" w:color="auto" w:fill="auto"/>
          </w:tcPr>
          <w:p w:rsidR="00EA1E64" w:rsidRPr="00345877" w:rsidRDefault="00EA1E64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213CCF" w:rsidRDefault="00EA1E64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1.1.</w:t>
            </w:r>
            <w:r w:rsidR="00345877"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Проведение оценки эффективности налоговых льгот, установленных органами местного самоуправления</w:t>
            </w:r>
          </w:p>
        </w:tc>
        <w:tc>
          <w:tcPr>
            <w:tcW w:w="2835" w:type="dxa"/>
            <w:shd w:val="clear" w:color="auto" w:fill="auto"/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Турдакского сельсовета </w:t>
            </w:r>
          </w:p>
          <w:p w:rsidR="00EA1E64" w:rsidRPr="00213CCF" w:rsidRDefault="00E072CE" w:rsidP="00E072CE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  <w:r w:rsidR="00EA1E64" w:rsidRPr="00213CCF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EA1E64" w:rsidRPr="00213CCF" w:rsidRDefault="00EA1E64" w:rsidP="00437004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1 июня 2017 года, </w:t>
            </w:r>
            <w:r w:rsidRPr="00213CCF">
              <w:rPr>
                <w:sz w:val="24"/>
                <w:szCs w:val="24"/>
              </w:rPr>
              <w:br/>
              <w:t>2018</w:t>
            </w:r>
            <w:r w:rsidR="00437004"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годы</w:t>
            </w:r>
          </w:p>
        </w:tc>
        <w:tc>
          <w:tcPr>
            <w:tcW w:w="1276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213CCF" w:rsidRDefault="00EA1E64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1.1.</w:t>
            </w:r>
            <w:r w:rsidR="00345877"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Утверждение плана мероприятий по отмене неэффективных льгот (пониженных ставок по налогам)</w:t>
            </w:r>
          </w:p>
        </w:tc>
        <w:tc>
          <w:tcPr>
            <w:tcW w:w="2835" w:type="dxa"/>
            <w:shd w:val="clear" w:color="auto" w:fill="auto"/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Турдакского сельсовета </w:t>
            </w:r>
          </w:p>
          <w:p w:rsidR="00EA1E64" w:rsidRPr="00213CCF" w:rsidRDefault="00E072CE" w:rsidP="00E072CE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до 1 июля </w:t>
            </w:r>
            <w:r w:rsidR="00437004"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>2017 года</w:t>
            </w:r>
          </w:p>
        </w:tc>
        <w:tc>
          <w:tcPr>
            <w:tcW w:w="1276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DD76D6" w:rsidRDefault="00EA1E64" w:rsidP="004C4B83">
            <w:pPr>
              <w:jc w:val="center"/>
              <w:rPr>
                <w:bCs/>
                <w:sz w:val="24"/>
                <w:szCs w:val="24"/>
              </w:rPr>
            </w:pPr>
            <w:r w:rsidRPr="00DD76D6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4909" w:type="dxa"/>
            <w:shd w:val="clear" w:color="auto" w:fill="auto"/>
          </w:tcPr>
          <w:p w:rsidR="00EA1E64" w:rsidRPr="00345877" w:rsidRDefault="00EA1E64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345877">
              <w:rPr>
                <w:b/>
                <w:bCs/>
                <w:sz w:val="24"/>
                <w:szCs w:val="24"/>
              </w:rPr>
              <w:t>Пересмотр ставок по налогам и сборам,  увеличение налоговой базы</w:t>
            </w:r>
          </w:p>
        </w:tc>
        <w:tc>
          <w:tcPr>
            <w:tcW w:w="2835" w:type="dxa"/>
            <w:shd w:val="clear" w:color="auto" w:fill="auto"/>
          </w:tcPr>
          <w:p w:rsidR="00EA1E64" w:rsidRPr="00DD76D6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1E64" w:rsidRPr="00DD76D6" w:rsidRDefault="00EA1E64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A1E64" w:rsidRPr="00DD76D6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A1E64" w:rsidRPr="00DD76D6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213CCF" w:rsidRDefault="00EA1E64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1.2.</w:t>
            </w:r>
            <w:r w:rsidR="00345877"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835" w:type="dxa"/>
            <w:shd w:val="clear" w:color="auto" w:fill="auto"/>
          </w:tcPr>
          <w:p w:rsidR="00DF6BAD" w:rsidRPr="00E072CE" w:rsidRDefault="00DF6BAD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Турдакского сельсовета </w:t>
            </w:r>
          </w:p>
          <w:p w:rsidR="00EA1E64" w:rsidRPr="00213CCF" w:rsidRDefault="00DF6BAD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  <w:r w:rsidRPr="00213CCF">
              <w:rPr>
                <w:sz w:val="24"/>
                <w:szCs w:val="24"/>
              </w:rPr>
              <w:t xml:space="preserve"> </w:t>
            </w:r>
            <w:r w:rsidR="00EA1E64" w:rsidRPr="00213CCF">
              <w:rPr>
                <w:sz w:val="24"/>
                <w:szCs w:val="24"/>
              </w:rPr>
              <w:br/>
              <w:t xml:space="preserve"> </w:t>
            </w:r>
            <w:r w:rsidR="00EA1E64" w:rsidRPr="00213CCF">
              <w:rPr>
                <w:sz w:val="24"/>
                <w:szCs w:val="24"/>
              </w:rPr>
              <w:br/>
            </w:r>
            <w:r w:rsidR="00EA1E64" w:rsidRPr="00213CCF">
              <w:rPr>
                <w:sz w:val="24"/>
                <w:szCs w:val="24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 w:rsidR="004C4B83"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A1E64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EA1E64" w:rsidRPr="00213CCF" w:rsidRDefault="00EA1E64" w:rsidP="00DF6BAD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>1.2.</w:t>
            </w:r>
            <w:r w:rsidR="00DF6BAD"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Установление на территории Пензенской области порядка исчисления налога на имущество физических лиц исходя из кадастровой стоимости</w:t>
            </w:r>
          </w:p>
        </w:tc>
        <w:tc>
          <w:tcPr>
            <w:tcW w:w="2835" w:type="dxa"/>
            <w:shd w:val="clear" w:color="auto" w:fill="auto"/>
          </w:tcPr>
          <w:p w:rsidR="00DF6BAD" w:rsidRPr="00E072CE" w:rsidRDefault="00DF6BAD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Турдакского сельсовета </w:t>
            </w:r>
          </w:p>
          <w:p w:rsidR="00EA1E64" w:rsidRPr="00213CCF" w:rsidRDefault="00DF6BAD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EA1E64" w:rsidRPr="00213CCF" w:rsidRDefault="00EA1E64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 w:rsidR="004C4B83"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A1E64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DF6BAD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2835" w:type="dxa"/>
            <w:shd w:val="clear" w:color="auto" w:fill="auto"/>
          </w:tcPr>
          <w:p w:rsidR="00DF6BAD" w:rsidRPr="00E072CE" w:rsidRDefault="00DF6BAD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Турдакского сельсовета </w:t>
            </w:r>
          </w:p>
          <w:p w:rsidR="00DF6BAD" w:rsidRPr="00213CCF" w:rsidRDefault="00DF6BAD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9C2745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</w:t>
            </w:r>
            <w:r w:rsidR="009C27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DF6BAD" w:rsidRPr="00B652E0" w:rsidRDefault="00DF6BAD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B652E0">
              <w:rPr>
                <w:b/>
                <w:bCs/>
                <w:sz w:val="24"/>
                <w:szCs w:val="24"/>
              </w:rPr>
              <w:t xml:space="preserve">Проведение мероприятий по легализации теневой занятости, доходов </w:t>
            </w:r>
            <w:r w:rsidRPr="00B652E0">
              <w:rPr>
                <w:b/>
                <w:bCs/>
                <w:sz w:val="24"/>
                <w:szCs w:val="24"/>
              </w:rPr>
              <w:br/>
              <w:t>от предпринимательской деятельности</w:t>
            </w:r>
          </w:p>
        </w:tc>
        <w:tc>
          <w:tcPr>
            <w:tcW w:w="2835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B652E0">
              <w:rPr>
                <w:sz w:val="24"/>
                <w:szCs w:val="24"/>
              </w:rPr>
              <w:t>3.1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835" w:type="dxa"/>
            <w:shd w:val="clear" w:color="auto" w:fill="auto"/>
          </w:tcPr>
          <w:p w:rsidR="00B652E0" w:rsidRPr="00B652E0" w:rsidRDefault="00B652E0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DF6BAD" w:rsidRPr="00213CCF" w:rsidRDefault="00B652E0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B652E0">
              <w:rPr>
                <w:sz w:val="24"/>
                <w:szCs w:val="24"/>
              </w:rPr>
              <w:t>3.2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Проведение работы по выявлению фактов осуществления предпринимательской деятельности без регистрации с целью привлечения к налогообложению</w:t>
            </w:r>
          </w:p>
        </w:tc>
        <w:tc>
          <w:tcPr>
            <w:tcW w:w="2835" w:type="dxa"/>
            <w:shd w:val="clear" w:color="auto" w:fill="auto"/>
          </w:tcPr>
          <w:p w:rsidR="00B652E0" w:rsidRPr="00B652E0" w:rsidRDefault="00B652E0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DF6BAD" w:rsidRPr="00213CCF" w:rsidRDefault="00B652E0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B652E0">
              <w:rPr>
                <w:sz w:val="24"/>
                <w:szCs w:val="24"/>
              </w:rPr>
              <w:t>3.3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835" w:type="dxa"/>
            <w:shd w:val="clear" w:color="auto" w:fill="auto"/>
          </w:tcPr>
          <w:p w:rsidR="00B652E0" w:rsidRPr="00B652E0" w:rsidRDefault="00B652E0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DF6BAD" w:rsidRPr="00213CCF" w:rsidRDefault="00B652E0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</w:t>
            </w:r>
            <w:r w:rsidR="00B652E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909" w:type="dxa"/>
            <w:shd w:val="clear" w:color="auto" w:fill="auto"/>
          </w:tcPr>
          <w:p w:rsidR="00DF6BAD" w:rsidRPr="00B652E0" w:rsidRDefault="00DF6BAD" w:rsidP="00A31767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B652E0">
              <w:rPr>
                <w:b/>
                <w:bCs/>
                <w:sz w:val="24"/>
                <w:szCs w:val="24"/>
              </w:rPr>
              <w:t>Инвентаризация имущества, находящегося в государственной и муниципальной собственности, выявление неиспользуемого (бесхозного) имущества и определение направлений эффективного его использования</w:t>
            </w:r>
          </w:p>
        </w:tc>
        <w:tc>
          <w:tcPr>
            <w:tcW w:w="2835" w:type="dxa"/>
            <w:shd w:val="clear" w:color="auto" w:fill="auto"/>
          </w:tcPr>
          <w:p w:rsidR="00DF6BAD" w:rsidRPr="00B652E0" w:rsidRDefault="00DF6BAD" w:rsidP="00A31767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B652E0">
              <w:rPr>
                <w:sz w:val="24"/>
                <w:szCs w:val="24"/>
              </w:rPr>
              <w:t>4</w:t>
            </w:r>
            <w:r w:rsidRPr="00213CCF">
              <w:rPr>
                <w:sz w:val="24"/>
                <w:szCs w:val="24"/>
              </w:rPr>
              <w:t>.1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Проведение инвентаризации имущества, </w:t>
            </w:r>
            <w:r w:rsidRPr="00213CCF">
              <w:rPr>
                <w:sz w:val="24"/>
                <w:szCs w:val="24"/>
              </w:rPr>
              <w:lastRenderedPageBreak/>
              <w:t xml:space="preserve">находящегося в государственной и муниципальной собственности, рассмотрение возможности приватизации, продажи или сдачи в аренду имущества, которое не используется для обеспечения полномочий органов  местного самоуправления </w:t>
            </w:r>
            <w:r w:rsidR="00B652E0">
              <w:rPr>
                <w:sz w:val="24"/>
                <w:szCs w:val="24"/>
              </w:rPr>
              <w:t xml:space="preserve">Городищенского района </w:t>
            </w:r>
            <w:r w:rsidRPr="00213CCF">
              <w:rPr>
                <w:sz w:val="24"/>
                <w:szCs w:val="24"/>
              </w:rPr>
              <w:t>Пензенской области, а также государственными и муниципальными учреждениями</w:t>
            </w:r>
          </w:p>
        </w:tc>
        <w:tc>
          <w:tcPr>
            <w:tcW w:w="2835" w:type="dxa"/>
            <w:shd w:val="clear" w:color="auto" w:fill="auto"/>
          </w:tcPr>
          <w:p w:rsidR="00B652E0" w:rsidRPr="00B652E0" w:rsidRDefault="00B652E0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B652E0">
              <w:rPr>
                <w:sz w:val="24"/>
                <w:szCs w:val="24"/>
              </w:rPr>
              <w:lastRenderedPageBreak/>
              <w:t xml:space="preserve">Турдакского сельсовета </w:t>
            </w:r>
          </w:p>
          <w:p w:rsidR="00DF6BAD" w:rsidRPr="00213CCF" w:rsidRDefault="00B652E0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C070A0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lastRenderedPageBreak/>
              <w:t>1.</w:t>
            </w:r>
            <w:r w:rsidR="00C070A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Увеличение объема поступлений неналоговых доходов за счет установления эффективных ставок арендной платы за сдаваемое в аренду имущество и земельные участки, находящиеся в государственной и муниципальной собственности, а также земельные участки, государственная собственность на которые не разграничена, повышения собираемости и улучшения администрирования</w:t>
            </w:r>
          </w:p>
        </w:tc>
        <w:tc>
          <w:tcPr>
            <w:tcW w:w="2835" w:type="dxa"/>
            <w:shd w:val="clear" w:color="auto" w:fill="auto"/>
          </w:tcPr>
          <w:p w:rsidR="00DF6BAD" w:rsidRPr="00213CCF" w:rsidRDefault="00DF6BAD" w:rsidP="0098596E">
            <w:pPr>
              <w:spacing w:line="25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98596E">
            <w:pPr>
              <w:spacing w:line="25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11,1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11,5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12,2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75217A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C070A0">
              <w:rPr>
                <w:sz w:val="24"/>
                <w:szCs w:val="24"/>
              </w:rPr>
              <w:t>5.</w:t>
            </w:r>
            <w:r w:rsidR="0075217A"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2835" w:type="dxa"/>
            <w:shd w:val="clear" w:color="auto" w:fill="auto"/>
          </w:tcPr>
          <w:p w:rsidR="00C070A0" w:rsidRPr="00B652E0" w:rsidRDefault="00C070A0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DF6BAD" w:rsidRPr="00213CCF" w:rsidRDefault="00C070A0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75217A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C070A0">
              <w:rPr>
                <w:sz w:val="24"/>
                <w:szCs w:val="24"/>
              </w:rPr>
              <w:t>5.</w:t>
            </w:r>
            <w:r w:rsidR="0075217A"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Сокращение задолженности по неналоговым доходам, зачисляемым в местные бюджеты</w:t>
            </w:r>
          </w:p>
        </w:tc>
        <w:tc>
          <w:tcPr>
            <w:tcW w:w="2835" w:type="dxa"/>
            <w:shd w:val="clear" w:color="auto" w:fill="auto"/>
          </w:tcPr>
          <w:p w:rsidR="00C070A0" w:rsidRPr="00B652E0" w:rsidRDefault="00C070A0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DF6BAD" w:rsidRPr="00213CCF" w:rsidRDefault="00C070A0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6BAD" w:rsidRPr="00213CC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213CCF" w:rsidRDefault="00DF6BAD" w:rsidP="0075217A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 w:rsidR="00C070A0">
              <w:rPr>
                <w:sz w:val="24"/>
                <w:szCs w:val="24"/>
              </w:rPr>
              <w:t>5.</w:t>
            </w:r>
            <w:r w:rsidR="0075217A">
              <w:rPr>
                <w:sz w:val="24"/>
                <w:szCs w:val="24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DF6BAD" w:rsidRPr="00213CCF" w:rsidRDefault="00DF6BAD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Осуществление систематического контроля за соблюдением законодательства в сфере благоустройства и уборки территорий населенных пунктов, принятие мер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 xml:space="preserve">по повышению собираемости штрафов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lastRenderedPageBreak/>
              <w:t xml:space="preserve">за административные правонарушения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>в указанной сфере</w:t>
            </w:r>
          </w:p>
        </w:tc>
        <w:tc>
          <w:tcPr>
            <w:tcW w:w="2835" w:type="dxa"/>
            <w:shd w:val="clear" w:color="auto" w:fill="auto"/>
          </w:tcPr>
          <w:p w:rsidR="00C070A0" w:rsidRPr="00B652E0" w:rsidRDefault="00C070A0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lastRenderedPageBreak/>
              <w:t xml:space="preserve">администрация Турдакского сельсовета </w:t>
            </w:r>
          </w:p>
          <w:p w:rsidR="00DF6BAD" w:rsidRPr="00213CCF" w:rsidRDefault="00C070A0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2268" w:type="dxa"/>
            <w:shd w:val="clear" w:color="auto" w:fill="auto"/>
          </w:tcPr>
          <w:p w:rsidR="00DF6BAD" w:rsidRPr="00213CCF" w:rsidRDefault="00DF6BAD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Pr="00213CCF">
              <w:rPr>
                <w:sz w:val="24"/>
                <w:szCs w:val="24"/>
              </w:rPr>
              <w:t>2019 гг.</w:t>
            </w:r>
          </w:p>
        </w:tc>
        <w:tc>
          <w:tcPr>
            <w:tcW w:w="1276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417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shd w:val="clear" w:color="auto" w:fill="auto"/>
          </w:tcPr>
          <w:p w:rsidR="00DF6BAD" w:rsidRPr="00213CCF" w:rsidRDefault="0075217A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F6BAD" w:rsidRPr="00FA3B7F" w:rsidTr="004C4B83">
        <w:trPr>
          <w:trHeight w:val="20"/>
        </w:trPr>
        <w:tc>
          <w:tcPr>
            <w:tcW w:w="696" w:type="dxa"/>
            <w:shd w:val="clear" w:color="auto" w:fill="auto"/>
          </w:tcPr>
          <w:p w:rsidR="00DF6BAD" w:rsidRPr="00FA3B7F" w:rsidRDefault="00DF6BAD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09" w:type="dxa"/>
            <w:shd w:val="clear" w:color="auto" w:fill="auto"/>
          </w:tcPr>
          <w:p w:rsidR="00DF6BAD" w:rsidRPr="00FA3B7F" w:rsidRDefault="00DF6BAD" w:rsidP="004C4B83">
            <w:pPr>
              <w:jc w:val="center"/>
              <w:rPr>
                <w:b/>
                <w:sz w:val="24"/>
                <w:szCs w:val="24"/>
              </w:rPr>
            </w:pPr>
            <w:r w:rsidRPr="00FA3B7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DF6BAD" w:rsidRPr="00FA3B7F" w:rsidRDefault="00DF6BAD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6BAD" w:rsidRPr="00FA3B7F" w:rsidRDefault="00DF6BAD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6BAD" w:rsidRPr="00FA3B7F" w:rsidRDefault="00267131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117,1</w:t>
            </w:r>
          </w:p>
        </w:tc>
        <w:tc>
          <w:tcPr>
            <w:tcW w:w="1417" w:type="dxa"/>
            <w:shd w:val="clear" w:color="auto" w:fill="auto"/>
          </w:tcPr>
          <w:p w:rsidR="00DF6BAD" w:rsidRPr="00FA3B7F" w:rsidRDefault="00267131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118,5</w:t>
            </w:r>
          </w:p>
        </w:tc>
        <w:tc>
          <w:tcPr>
            <w:tcW w:w="1559" w:type="dxa"/>
            <w:shd w:val="clear" w:color="auto" w:fill="auto"/>
          </w:tcPr>
          <w:p w:rsidR="00DF6BAD" w:rsidRPr="00FA3B7F" w:rsidRDefault="00267131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119,2</w:t>
            </w:r>
          </w:p>
        </w:tc>
      </w:tr>
    </w:tbl>
    <w:p w:rsidR="00EA1E64" w:rsidRDefault="00EA1E64" w:rsidP="00EA1E64"/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FA3B7F" w:rsidTr="00DA0898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FA3B7F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  <w:vAlign w:val="bottom"/>
          </w:tcPr>
          <w:p w:rsidR="00E072CE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повышению эффективности организации бюджетного процесса в </w:t>
            </w:r>
            <w:r w:rsidR="00E0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Турдакском сельсовете </w:t>
            </w:r>
          </w:p>
          <w:p w:rsidR="00EA1E64" w:rsidRPr="00FA3B7F" w:rsidRDefault="00E072CE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Городищенского района </w:t>
            </w:r>
            <w:r w:rsidR="00EA1E64"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213CCF" w:rsidTr="00DA0898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Ответственные за реализацию мероприятий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B85CFA" w:rsidTr="0098596E">
        <w:trPr>
          <w:trHeight w:val="122"/>
          <w:tblHeader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1E64" w:rsidRPr="00D310C5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</w:t>
            </w:r>
            <w:r w:rsidR="00E072CE">
              <w:rPr>
                <w:rFonts w:ascii="Times New Roman" w:hAnsi="Times New Roman" w:cs="Times New Roman"/>
                <w:sz w:val="24"/>
                <w:szCs w:val="24"/>
              </w:rPr>
              <w:t xml:space="preserve"> Турдакского сельсовета Городищенского района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596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начальн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контрактапо наименьшему из коммерческих (ценовых)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средних потребительских ценах на товары (работы, услуги) 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с официальных сайтов уполномоченных ведомств Пензенской области (</w:t>
            </w:r>
            <w:r w:rsidRPr="00E932CB">
              <w:rPr>
                <w:rFonts w:ascii="Times New Roman" w:hAnsi="Times New Roman" w:cs="Times New Roman"/>
                <w:sz w:val="24"/>
                <w:szCs w:val="24"/>
              </w:rPr>
              <w:t xml:space="preserve">http://pnz.gks.ru, </w:t>
            </w:r>
            <w:r w:rsidRPr="00B60731">
              <w:rPr>
                <w:rFonts w:ascii="Times New Roman" w:hAnsi="Times New Roman" w:cs="Times New Roman"/>
                <w:sz w:val="24"/>
                <w:szCs w:val="24"/>
              </w:rPr>
              <w:t>http://tarif.pnzreg.ru</w:t>
            </w:r>
            <w:r w:rsidRPr="00E932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из реестра государственных контрактов 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единой информационной системе в сфере закупок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примене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рыночных цен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4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пункт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ы</w:t>
              </w:r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 xml:space="preserve"> 1.3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5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1.8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Министерства экономического развития России от 02.10.2013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567 «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бюджетных средств при проведении процедур определения поставщиков (подрядчиков, исполнителей) 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16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44-ФЗ «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О контрактной системе 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сфере закупок товаров, работ, услуг для обеспечения госуд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арственных и муниципальных нужд»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(с последующими изменениями) по заявкам государственных заказчиков Пензенской области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497E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мониторинга планов-графиков заказчиков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мероприятий по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укрупнению начальной (максимальной) цены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более 100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путем организации планирования совместных торгов при наличии потребности в одних и тех же товарах, работах, услуга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Пензенской 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торгов, сокращение объема трудозатрат при проведении конкурентных процедур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DF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Турдакского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закупок для обеспечения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нужд, привлечение специалистов и экспертов в различных отраслях к формированию технических заданий на дорогостоящие закупки</w:t>
            </w:r>
          </w:p>
        </w:tc>
      </w:tr>
      <w:tr w:rsidR="00EA1E64" w:rsidRPr="00D310C5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40A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Планирование бюджета </w:t>
            </w:r>
            <w:r w:rsidR="00501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Турдакского сельсовета Городищенского района </w:t>
            </w: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5016D2" w:rsidRPr="00E072CE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Планирование бюджета </w:t>
            </w:r>
            <w:r w:rsidR="005016D2" w:rsidRPr="00E072CE">
              <w:rPr>
                <w:sz w:val="24"/>
                <w:szCs w:val="24"/>
              </w:rPr>
              <w:t xml:space="preserve">Турдакского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государственных программ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(увеличение доли программных расходов)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5016D2" w:rsidRPr="00E072CE" w:rsidRDefault="005016D2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Удельный вес программных расходов к общему объему расходов бюджета </w:t>
            </w:r>
            <w:r w:rsidR="005016D2" w:rsidRPr="00E072CE">
              <w:rPr>
                <w:sz w:val="24"/>
                <w:szCs w:val="24"/>
              </w:rPr>
              <w:t>Турдакского сельсовета Городищенского района</w:t>
            </w:r>
            <w:r w:rsidR="00182344">
              <w:rPr>
                <w:sz w:val="24"/>
                <w:szCs w:val="24"/>
              </w:rPr>
              <w:br/>
            </w:r>
            <w:r w:rsidRPr="00B85CFA">
              <w:rPr>
                <w:sz w:val="24"/>
                <w:szCs w:val="24"/>
              </w:rPr>
              <w:t>Пензенской области:</w:t>
            </w:r>
          </w:p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  <w:p w:rsidR="00EA1E64" w:rsidRPr="00B85CFA" w:rsidRDefault="00EA1E64" w:rsidP="001823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</w:tc>
      </w:tr>
      <w:tr w:rsidR="00EA1E64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</w:t>
            </w:r>
            <w:r w:rsidRPr="00B85CFA">
              <w:rPr>
                <w:sz w:val="24"/>
                <w:szCs w:val="24"/>
              </w:rPr>
              <w:t xml:space="preserve"> бюджетного прогноза </w:t>
            </w:r>
            <w:r w:rsidR="005016D2" w:rsidRPr="00E072CE">
              <w:rPr>
                <w:sz w:val="24"/>
                <w:szCs w:val="24"/>
              </w:rPr>
              <w:t xml:space="preserve">Турдакского сельсовета Городищенского района </w:t>
            </w:r>
            <w:r w:rsidRPr="0057718B">
              <w:rPr>
                <w:sz w:val="24"/>
                <w:szCs w:val="24"/>
              </w:rPr>
              <w:t>Пензенской област</w:t>
            </w:r>
            <w:r w:rsidR="00031C41">
              <w:rPr>
                <w:sz w:val="24"/>
                <w:szCs w:val="24"/>
              </w:rPr>
              <w:t>и на долгосрочный период до 2022</w:t>
            </w:r>
            <w:r w:rsidRPr="0057718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5016D2" w:rsidRPr="00E072CE" w:rsidRDefault="005016D2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5016D2" w:rsidRPr="00E072CE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>Улучшение качества планирования бюджета</w:t>
            </w:r>
            <w:r w:rsidR="005016D2" w:rsidRPr="00E072CE">
              <w:rPr>
                <w:sz w:val="24"/>
                <w:szCs w:val="24"/>
              </w:rPr>
              <w:t xml:space="preserve"> Турдакского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  <w:tr w:rsidR="00EA1E64" w:rsidRPr="00D310C5" w:rsidTr="00FF333D">
        <w:trPr>
          <w:trHeight w:val="66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40A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344D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Меры по совершенствованию системы управления имуществом, находящимся в </w:t>
            </w:r>
            <w:r w:rsidR="00344D5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собственности</w:t>
            </w: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и эффективности его использования</w:t>
            </w:r>
          </w:p>
        </w:tc>
      </w:tr>
      <w:tr w:rsidR="00EA1E64" w:rsidRPr="00B85CFA" w:rsidTr="00FF333D">
        <w:trPr>
          <w:trHeight w:val="1218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кредиторской задолженности государственных унитарных предприятий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344D51" w:rsidRPr="00E072CE" w:rsidRDefault="00344D51" w:rsidP="00344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344D51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EA1E64" w:rsidRPr="00B85CFA" w:rsidTr="00FF333D">
        <w:trPr>
          <w:trHeight w:val="1484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B85CFA" w:rsidRDefault="00EA1E64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прогнозных планов приватизации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Турдакского сельсовета Городищенского района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344D51" w:rsidRPr="00E072CE" w:rsidRDefault="00344D51" w:rsidP="00344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344D51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малоэффективных государственных активов. Пополнение доходной части бюджета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Турдакского сельсовета Городищенского района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p w:rsidR="00EA1E64" w:rsidRPr="0096634D" w:rsidRDefault="00EA1E64" w:rsidP="00EA1E64">
      <w:pPr>
        <w:pageBreakBefore/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8116"/>
        <w:gridCol w:w="1701"/>
        <w:gridCol w:w="1559"/>
        <w:gridCol w:w="1469"/>
        <w:gridCol w:w="1419"/>
      </w:tblGrid>
      <w:tr w:rsidR="00EA1E64" w:rsidRPr="00FA3B7F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FA3B7F" w:rsidRDefault="008742CD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5"/>
            <w:tcMar>
              <w:top w:w="28" w:type="dxa"/>
              <w:bottom w:w="28" w:type="dxa"/>
            </w:tcMar>
            <w:vAlign w:val="bottom"/>
          </w:tcPr>
          <w:p w:rsidR="00EA1E64" w:rsidRPr="00FA3B7F" w:rsidRDefault="00EA1E64" w:rsidP="00344D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A3B7F">
              <w:rPr>
                <w:b/>
                <w:sz w:val="24"/>
                <w:szCs w:val="24"/>
              </w:rPr>
              <w:t xml:space="preserve">Бюджетный эффект реализации Плана мероприятий по оздоровлению </w:t>
            </w:r>
            <w:r w:rsidR="00344D51">
              <w:rPr>
                <w:b/>
                <w:sz w:val="24"/>
                <w:szCs w:val="24"/>
              </w:rPr>
              <w:t>муниципальных</w:t>
            </w:r>
            <w:r w:rsidRPr="00FA3B7F">
              <w:rPr>
                <w:b/>
                <w:sz w:val="24"/>
                <w:szCs w:val="24"/>
              </w:rPr>
              <w:t xml:space="preserve"> финансов </w:t>
            </w:r>
            <w:r w:rsidR="00344D51" w:rsidRPr="00344D51">
              <w:rPr>
                <w:b/>
                <w:sz w:val="24"/>
                <w:szCs w:val="24"/>
              </w:rPr>
              <w:t>администрация Турдакского сельсовета Городищенского района</w:t>
            </w:r>
            <w:r w:rsidR="00344D51" w:rsidRPr="00E072CE">
              <w:rPr>
                <w:sz w:val="24"/>
                <w:szCs w:val="24"/>
              </w:rPr>
              <w:t xml:space="preserve"> </w:t>
            </w:r>
            <w:r w:rsidRPr="00FA3B7F">
              <w:rPr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16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Ожидаемые значения целевых показателей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rPr>
                <w:sz w:val="24"/>
                <w:szCs w:val="24"/>
              </w:rPr>
            </w:pPr>
          </w:p>
        </w:tc>
        <w:tc>
          <w:tcPr>
            <w:tcW w:w="8116" w:type="dxa"/>
            <w:vMerge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8742C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116" w:type="dxa"/>
            <w:tcMar>
              <w:top w:w="28" w:type="dxa"/>
              <w:bottom w:w="28" w:type="dxa"/>
            </w:tcMar>
          </w:tcPr>
          <w:p w:rsidR="00EA1E64" w:rsidRPr="00B85CFA" w:rsidRDefault="00EA1E64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Сумма налоговых и неналоговых доходов бюджета </w:t>
            </w:r>
            <w:r w:rsidR="00344D51" w:rsidRPr="00E072CE">
              <w:rPr>
                <w:sz w:val="24"/>
                <w:szCs w:val="24"/>
              </w:rPr>
              <w:t xml:space="preserve">администрация Турдакского сельсовета Городищенского района </w:t>
            </w:r>
            <w:r w:rsidRPr="00B85CFA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344D5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1582,4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1668,0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1827,9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8742C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116" w:type="dxa"/>
            <w:tcMar>
              <w:top w:w="28" w:type="dxa"/>
              <w:bottom w:w="28" w:type="dxa"/>
            </w:tcMar>
          </w:tcPr>
          <w:p w:rsidR="00344D51" w:rsidRPr="00E072CE" w:rsidRDefault="00EA1E64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Объем </w:t>
            </w:r>
            <w:r w:rsidR="00344D51">
              <w:rPr>
                <w:sz w:val="24"/>
                <w:szCs w:val="24"/>
              </w:rPr>
              <w:t xml:space="preserve">муниципального </w:t>
            </w:r>
            <w:r w:rsidRPr="00B85CFA">
              <w:rPr>
                <w:sz w:val="24"/>
                <w:szCs w:val="24"/>
              </w:rPr>
              <w:t xml:space="preserve">долга </w:t>
            </w:r>
            <w:r w:rsidR="00344D51"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344D51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344D5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8742C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116" w:type="dxa"/>
            <w:tcMar>
              <w:top w:w="28" w:type="dxa"/>
              <w:bottom w:w="28" w:type="dxa"/>
            </w:tcMar>
          </w:tcPr>
          <w:p w:rsidR="00344D51" w:rsidRPr="00E072CE" w:rsidRDefault="00EA1E64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Дефицит бюджета </w:t>
            </w:r>
            <w:r w:rsidR="00344D51" w:rsidRPr="00E072CE">
              <w:rPr>
                <w:sz w:val="24"/>
                <w:szCs w:val="24"/>
              </w:rPr>
              <w:t xml:space="preserve">администрация Турдакского сельсовета </w:t>
            </w:r>
          </w:p>
          <w:p w:rsidR="00EA1E64" w:rsidRPr="00B85CFA" w:rsidRDefault="00344D51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344D5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8742C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116" w:type="dxa"/>
            <w:tcMar>
              <w:top w:w="28" w:type="dxa"/>
              <w:bottom w:w="28" w:type="dxa"/>
            </w:tcMar>
          </w:tcPr>
          <w:p w:rsidR="00344D51" w:rsidRPr="00E072CE" w:rsidRDefault="00EA1E64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Отношение </w:t>
            </w:r>
            <w:r w:rsidR="00344D51">
              <w:rPr>
                <w:sz w:val="24"/>
                <w:szCs w:val="24"/>
              </w:rPr>
              <w:t xml:space="preserve">муниципального </w:t>
            </w:r>
            <w:r w:rsidRPr="00B85CFA">
              <w:rPr>
                <w:sz w:val="24"/>
                <w:szCs w:val="24"/>
              </w:rPr>
              <w:t xml:space="preserve"> долга</w:t>
            </w:r>
            <w:r w:rsidR="00344D51" w:rsidRPr="00E072CE">
              <w:rPr>
                <w:sz w:val="24"/>
                <w:szCs w:val="24"/>
              </w:rPr>
              <w:t xml:space="preserve"> администрация Турдакского сельсовета </w:t>
            </w:r>
          </w:p>
          <w:p w:rsidR="00EA1E64" w:rsidRPr="00B85CFA" w:rsidRDefault="00344D51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к доходам бюджета без учета безвозмездных поступлений</w:t>
            </w:r>
            <w:r w:rsidR="00EA1E6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1E64" w:rsidRPr="00B85CFA" w:rsidTr="00DA0898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8742C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8116" w:type="dxa"/>
            <w:tcMar>
              <w:top w:w="28" w:type="dxa"/>
              <w:bottom w:w="28" w:type="dxa"/>
            </w:tcMar>
          </w:tcPr>
          <w:p w:rsidR="00EA1E64" w:rsidRPr="00B85CFA" w:rsidRDefault="00EA1E64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Отношение объема долговых обязательств </w:t>
            </w:r>
            <w:r w:rsidR="00344D51" w:rsidRPr="00E072CE">
              <w:rPr>
                <w:sz w:val="24"/>
                <w:szCs w:val="24"/>
              </w:rPr>
              <w:t xml:space="preserve">администрация Турдакского сельсовета Городищенского района </w:t>
            </w:r>
            <w:r w:rsidRPr="00B85CFA">
              <w:rPr>
                <w:sz w:val="24"/>
                <w:szCs w:val="24"/>
              </w:rPr>
              <w:t>Пензенской области по</w:t>
            </w:r>
            <w:r w:rsidRPr="00D83545">
              <w:rPr>
                <w:sz w:val="24"/>
                <w:szCs w:val="24"/>
              </w:rPr>
              <w:t xml:space="preserve"> ценным бумагам и кредитам, полученным от кредитных организаций, к доходам бюджета без учета безвозмездных поступлений, %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Mar>
              <w:top w:w="28" w:type="dxa"/>
              <w:bottom w:w="28" w:type="dxa"/>
            </w:tcMar>
            <w:vAlign w:val="center"/>
          </w:tcPr>
          <w:p w:rsidR="00EA1E64" w:rsidRPr="00B85CFA" w:rsidRDefault="0026713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A1E64" w:rsidRDefault="00EA1E64" w:rsidP="00EA1E64">
      <w:pPr>
        <w:pStyle w:val="ConsPlusNormal"/>
        <w:jc w:val="both"/>
      </w:pPr>
    </w:p>
    <w:p w:rsidR="007529A6" w:rsidRDefault="007529A6" w:rsidP="00DF2E70">
      <w:pPr>
        <w:autoSpaceDE w:val="0"/>
        <w:autoSpaceDN w:val="0"/>
        <w:adjustRightInd w:val="0"/>
        <w:spacing w:line="228" w:lineRule="auto"/>
        <w:rPr>
          <w:sz w:val="24"/>
          <w:szCs w:val="24"/>
        </w:rPr>
        <w:sectPr w:rsidR="007529A6" w:rsidSect="00DA0898">
          <w:headerReference w:type="default" r:id="rId17"/>
          <w:headerReference w:type="first" r:id="rId18"/>
          <w:pgSz w:w="16838" w:h="11906" w:orient="landscape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5559" w:type="dxa"/>
        <w:tblInd w:w="-601" w:type="dxa"/>
        <w:tblLook w:val="00A0"/>
      </w:tblPr>
      <w:tblGrid>
        <w:gridCol w:w="15559"/>
      </w:tblGrid>
      <w:tr w:rsidR="00EA1E64" w:rsidRPr="009C308E" w:rsidTr="0056514A">
        <w:trPr>
          <w:cantSplit/>
          <w:trHeight w:val="20"/>
        </w:trPr>
        <w:tc>
          <w:tcPr>
            <w:tcW w:w="1555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9153BA" w:rsidRDefault="009153BA" w:rsidP="0057251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9153BA" w:rsidRDefault="009153BA" w:rsidP="003B586F">
            <w:pPr>
              <w:spacing w:line="228" w:lineRule="auto"/>
              <w:ind w:left="1049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br/>
            </w:r>
            <w:r w:rsidR="003B586F">
              <w:rPr>
                <w:sz w:val="24"/>
                <w:szCs w:val="24"/>
              </w:rPr>
              <w:t>к постановлению</w:t>
            </w:r>
            <w:r>
              <w:rPr>
                <w:sz w:val="24"/>
                <w:szCs w:val="24"/>
              </w:rPr>
              <w:t xml:space="preserve"> администрации Турдакского сельсовета Городищенского района </w:t>
            </w:r>
            <w:r>
              <w:rPr>
                <w:sz w:val="24"/>
                <w:szCs w:val="24"/>
              </w:rPr>
              <w:br/>
              <w:t>Пензенской области</w:t>
            </w:r>
          </w:p>
          <w:p w:rsidR="009153BA" w:rsidRDefault="00E976CD" w:rsidP="009153BA">
            <w:pPr>
              <w:spacing w:line="228" w:lineRule="auto"/>
              <w:ind w:left="104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18.07.2017 </w:t>
            </w:r>
            <w:r w:rsidR="009153BA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45</w:t>
            </w:r>
            <w:r w:rsidR="009153BA">
              <w:rPr>
                <w:sz w:val="24"/>
                <w:szCs w:val="24"/>
              </w:rPr>
              <w:t xml:space="preserve"> </w:t>
            </w:r>
          </w:p>
          <w:p w:rsidR="009153BA" w:rsidRDefault="009153BA" w:rsidP="00DF2E70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  <w:p w:rsidR="00EA1E64" w:rsidRPr="00CF352C" w:rsidRDefault="00CF352C" w:rsidP="0057251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ПРОГРАММА ОПТИМИЗАЦИИ РАСХОДОВ</w:t>
            </w:r>
          </w:p>
          <w:p w:rsidR="005016D2" w:rsidRDefault="00CF352C" w:rsidP="005016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 xml:space="preserve"> бюджета </w:t>
            </w:r>
            <w:r w:rsidR="005016D2" w:rsidRPr="005016D2">
              <w:rPr>
                <w:b/>
                <w:sz w:val="24"/>
                <w:szCs w:val="24"/>
              </w:rPr>
              <w:t>Турдакского сельсовета Городищенского района</w:t>
            </w:r>
            <w:r w:rsidR="005016D2" w:rsidRPr="00E072CE">
              <w:rPr>
                <w:sz w:val="24"/>
                <w:szCs w:val="24"/>
              </w:rPr>
              <w:t xml:space="preserve"> </w:t>
            </w:r>
            <w:r w:rsidRPr="00CF352C">
              <w:rPr>
                <w:b/>
                <w:bCs/>
                <w:sz w:val="24"/>
                <w:szCs w:val="24"/>
              </w:rPr>
              <w:t xml:space="preserve">Пензенской области </w:t>
            </w:r>
          </w:p>
          <w:p w:rsidR="00EA1E64" w:rsidRPr="005016D2" w:rsidRDefault="00CF352C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на 2017</w:t>
            </w:r>
            <w:r w:rsidR="0056514A">
              <w:rPr>
                <w:b/>
                <w:bCs/>
                <w:sz w:val="24"/>
                <w:szCs w:val="24"/>
              </w:rPr>
              <w:t>–</w:t>
            </w:r>
            <w:r w:rsidRPr="00CF352C">
              <w:rPr>
                <w:b/>
                <w:bCs/>
                <w:sz w:val="24"/>
                <w:szCs w:val="24"/>
              </w:rPr>
              <w:t>2019 годы</w:t>
            </w:r>
            <w:r w:rsidR="00B3477F">
              <w:rPr>
                <w:b/>
                <w:bCs/>
                <w:sz w:val="24"/>
                <w:szCs w:val="24"/>
              </w:rPr>
              <w:br/>
            </w:r>
          </w:p>
        </w:tc>
      </w:tr>
    </w:tbl>
    <w:p w:rsidR="00EA1E64" w:rsidRPr="009C308E" w:rsidRDefault="00EA1E64" w:rsidP="00EA1E64">
      <w:pPr>
        <w:spacing w:line="276" w:lineRule="auto"/>
        <w:rPr>
          <w:rFonts w:cs="Calibri"/>
          <w:sz w:val="2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685"/>
        <w:gridCol w:w="6183"/>
        <w:gridCol w:w="1836"/>
        <w:gridCol w:w="1275"/>
        <w:gridCol w:w="894"/>
        <w:gridCol w:w="849"/>
        <w:gridCol w:w="845"/>
      </w:tblGrid>
      <w:tr w:rsidR="00EA1E64" w:rsidRPr="009C308E" w:rsidTr="00B3477F">
        <w:trPr>
          <w:cantSplit/>
          <w:trHeight w:val="20"/>
          <w:tblHeader/>
        </w:trPr>
        <w:tc>
          <w:tcPr>
            <w:tcW w:w="17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№</w:t>
            </w:r>
          </w:p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Наименование мероприятия</w:t>
            </w:r>
          </w:p>
        </w:tc>
        <w:tc>
          <w:tcPr>
            <w:tcW w:w="191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Обоснование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Ответственные</w:t>
            </w:r>
            <w:r w:rsidR="00B3477F">
              <w:rPr>
                <w:bCs/>
              </w:rPr>
              <w:br/>
            </w:r>
            <w:r w:rsidRPr="00B3477F">
              <w:rPr>
                <w:bCs/>
              </w:rPr>
              <w:t>за реализацию мероприятий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Срок реализации</w:t>
            </w:r>
          </w:p>
        </w:tc>
        <w:tc>
          <w:tcPr>
            <w:tcW w:w="802" w:type="pct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Ожидаемый эффект, </w:t>
            </w:r>
            <w:r w:rsidRPr="00B3477F">
              <w:rPr>
                <w:bCs/>
              </w:rPr>
              <w:br/>
              <w:t>финансовая оценка</w:t>
            </w:r>
          </w:p>
          <w:p w:rsidR="00EA1E64" w:rsidRPr="00B3477F" w:rsidRDefault="00EA1E64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(тыс. рублей)</w:t>
            </w:r>
          </w:p>
        </w:tc>
      </w:tr>
      <w:tr w:rsidR="00EA1E64" w:rsidRPr="009C308E" w:rsidTr="00B3477F">
        <w:trPr>
          <w:cantSplit/>
          <w:trHeight w:val="20"/>
          <w:tblHeader/>
        </w:trPr>
        <w:tc>
          <w:tcPr>
            <w:tcW w:w="176" w:type="pct"/>
            <w:vMerge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</w:p>
        </w:tc>
        <w:tc>
          <w:tcPr>
            <w:tcW w:w="1142" w:type="pct"/>
            <w:vMerge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</w:p>
        </w:tc>
        <w:tc>
          <w:tcPr>
            <w:tcW w:w="1916" w:type="pct"/>
            <w:vMerge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</w:p>
        </w:tc>
        <w:tc>
          <w:tcPr>
            <w:tcW w:w="569" w:type="pct"/>
            <w:vMerge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</w:p>
        </w:tc>
        <w:tc>
          <w:tcPr>
            <w:tcW w:w="395" w:type="pct"/>
            <w:vMerge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  <w:rPr>
                <w:bCs/>
              </w:rPr>
            </w:pP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</w:pPr>
            <w:r w:rsidRPr="00B3477F">
              <w:t>2017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</w:pPr>
            <w:r w:rsidRPr="00B3477F">
              <w:t>2018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EA1E64" w:rsidRPr="00B3477F" w:rsidRDefault="00EA1E64" w:rsidP="00B3477F">
            <w:pPr>
              <w:jc w:val="center"/>
            </w:pPr>
            <w:r w:rsidRPr="00B3477F">
              <w:t>2019 год</w:t>
            </w:r>
          </w:p>
        </w:tc>
      </w:tr>
    </w:tbl>
    <w:p w:rsidR="00B3477F" w:rsidRPr="00B3477F" w:rsidRDefault="00B3477F">
      <w:pPr>
        <w:rPr>
          <w:sz w:val="4"/>
          <w:szCs w:val="4"/>
        </w:rPr>
      </w:pPr>
    </w:p>
    <w:tbl>
      <w:tblPr>
        <w:tblW w:w="5517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686"/>
        <w:gridCol w:w="6184"/>
        <w:gridCol w:w="6"/>
        <w:gridCol w:w="1830"/>
        <w:gridCol w:w="1275"/>
        <w:gridCol w:w="894"/>
        <w:gridCol w:w="849"/>
        <w:gridCol w:w="846"/>
      </w:tblGrid>
      <w:tr w:rsidR="00B3477F" w:rsidRPr="009C308E" w:rsidTr="005A0722">
        <w:trPr>
          <w:tblHeader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2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3</w:t>
            </w: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4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5</w:t>
            </w: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</w:pPr>
            <w:r w:rsidRPr="00B3477F">
              <w:t>6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</w:pPr>
            <w:r w:rsidRPr="00B3477F">
              <w:t>7</w:t>
            </w:r>
          </w:p>
        </w:tc>
        <w:tc>
          <w:tcPr>
            <w:tcW w:w="262" w:type="pct"/>
            <w:shd w:val="clear" w:color="000000" w:fill="FFFFFF"/>
            <w:tcMar>
              <w:left w:w="28" w:type="dxa"/>
              <w:right w:w="28" w:type="dxa"/>
            </w:tcMar>
          </w:tcPr>
          <w:p w:rsidR="00B3477F" w:rsidRPr="00B3477F" w:rsidRDefault="00B3477F" w:rsidP="00B3477F">
            <w:pPr>
              <w:jc w:val="center"/>
            </w:pPr>
            <w:r w:rsidRPr="00B3477F">
              <w:t>8</w:t>
            </w:r>
          </w:p>
        </w:tc>
      </w:tr>
      <w:tr w:rsidR="00EA1E64" w:rsidRPr="009C308E" w:rsidTr="005A0722">
        <w:tc>
          <w:tcPr>
            <w:tcW w:w="5000" w:type="pct"/>
            <w:gridSpan w:val="9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</w:rPr>
            </w:pPr>
            <w:r w:rsidRPr="009C308E">
              <w:rPr>
                <w:b/>
              </w:rPr>
              <w:t xml:space="preserve">Раздел </w:t>
            </w:r>
            <w:r w:rsidRPr="009C308E">
              <w:rPr>
                <w:b/>
                <w:lang w:val="en-US"/>
              </w:rPr>
              <w:t>I</w:t>
            </w:r>
            <w:r w:rsidRPr="009C308E">
              <w:rPr>
                <w:b/>
              </w:rPr>
              <w:t xml:space="preserve">. Оптимизация расходов бюджета </w:t>
            </w:r>
            <w:r w:rsidR="005016D2" w:rsidRPr="005016D2">
              <w:rPr>
                <w:b/>
              </w:rPr>
              <w:t>Турдакского сельсовета Городищенского района</w:t>
            </w:r>
            <w:r w:rsidR="005016D2" w:rsidRPr="00E072CE">
              <w:rPr>
                <w:sz w:val="24"/>
                <w:szCs w:val="24"/>
              </w:rPr>
              <w:t xml:space="preserve"> </w:t>
            </w:r>
            <w:r w:rsidRPr="009C308E">
              <w:rPr>
                <w:b/>
              </w:rPr>
              <w:t>Пензенской области</w:t>
            </w:r>
          </w:p>
        </w:tc>
      </w:tr>
      <w:tr w:rsidR="00EA1E64" w:rsidRPr="009C308E" w:rsidTr="005A0722"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</w:rPr>
            </w:pPr>
            <w:r w:rsidRPr="009C308E">
              <w:rPr>
                <w:b/>
              </w:rPr>
              <w:t xml:space="preserve">Не допускать принятия и исполнения расходных обязательств, </w:t>
            </w:r>
            <w:r w:rsidR="00572515">
              <w:rPr>
                <w:b/>
              </w:rPr>
              <w:br/>
            </w:r>
            <w:r w:rsidRPr="009C308E">
              <w:rPr>
                <w:b/>
              </w:rPr>
              <w:t xml:space="preserve">не отнесенных Конституцией </w:t>
            </w:r>
            <w:r w:rsidRPr="00572515">
              <w:rPr>
                <w:b/>
                <w:spacing w:val="-4"/>
              </w:rPr>
              <w:t>Российской Федерации и федеральными</w:t>
            </w:r>
            <w:r w:rsidRPr="009C308E">
              <w:rPr>
                <w:b/>
              </w:rPr>
              <w:t xml:space="preserve"> законами к полномочиям органов государственной власти субъектов Российской Федерации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</w:rPr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09536F" w:rsidRPr="0009536F" w:rsidRDefault="0009536F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Турдакского сельсовета </w:t>
            </w:r>
          </w:p>
          <w:p w:rsidR="00EA1E64" w:rsidRPr="0009536F" w:rsidRDefault="0009536F" w:rsidP="0009536F">
            <w:pPr>
              <w:jc w:val="center"/>
              <w:rPr>
                <w:b/>
              </w:rPr>
            </w:pPr>
            <w:r w:rsidRPr="0009536F">
              <w:t>Городищенского района Пензенской области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</w:rPr>
            </w:pPr>
            <w:r w:rsidRPr="009C308E">
              <w:rPr>
                <w:b/>
                <w:color w:val="000000"/>
              </w:rPr>
              <w:t>постоянно</w:t>
            </w:r>
          </w:p>
        </w:tc>
        <w:tc>
          <w:tcPr>
            <w:tcW w:w="802" w:type="pct"/>
            <w:gridSpan w:val="3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</w:rPr>
            </w:pPr>
            <w:r w:rsidRPr="009C308E">
              <w:rPr>
                <w:b/>
              </w:rPr>
              <w:t>Соблюдение законодательства Российской Федерации</w:t>
            </w:r>
          </w:p>
        </w:tc>
      </w:tr>
      <w:tr w:rsidR="00EA1E64" w:rsidRPr="009C308E" w:rsidTr="005A0722"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2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EA1E64" w:rsidRPr="009C308E" w:rsidRDefault="0009536F" w:rsidP="000953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служба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EA1E64" w:rsidRPr="0009536F" w:rsidRDefault="00EA1E64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802" w:type="pct"/>
            <w:gridSpan w:val="3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</w:tr>
      <w:tr w:rsidR="00EA1E64" w:rsidRPr="009C308E" w:rsidTr="005A0722"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  <w:r w:rsidRPr="009C308E">
              <w:t>2.1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EA1E64" w:rsidRPr="009C308E" w:rsidRDefault="00EA1E64" w:rsidP="00020818">
            <w:pPr>
              <w:jc w:val="center"/>
            </w:pPr>
            <w:r w:rsidRPr="009C308E">
              <w:t xml:space="preserve">Установить запрет на увеличение численности </w:t>
            </w:r>
            <w:r w:rsidR="00020818">
              <w:t xml:space="preserve">муниципальных </w:t>
            </w:r>
            <w:r w:rsidRPr="009C308E">
              <w:t xml:space="preserve">служащих </w:t>
            </w:r>
            <w:r w:rsidR="00020818">
              <w:t xml:space="preserve">Турдакского сельсовета Городищенского района </w:t>
            </w:r>
            <w:r w:rsidRPr="009C308E">
              <w:t xml:space="preserve">Пензенской области, за исключением случаев, связанных с возникновением (закреплением, передачей) новых полномочий на </w:t>
            </w:r>
            <w:r w:rsidR="00020818">
              <w:t>местном</w:t>
            </w:r>
            <w:r w:rsidRPr="009C308E">
              <w:t xml:space="preserve"> уровне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09536F" w:rsidRPr="0009536F" w:rsidRDefault="0009536F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Турдакского сельсовета </w:t>
            </w:r>
          </w:p>
          <w:p w:rsidR="00EA1E64" w:rsidRPr="0009536F" w:rsidRDefault="0009536F" w:rsidP="0009536F">
            <w:pPr>
              <w:jc w:val="center"/>
            </w:pPr>
            <w:r w:rsidRPr="0009536F">
              <w:t>Городищенского района Пензенской области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 w:rsidR="00B3477F">
              <w:rPr>
                <w:color w:val="000000"/>
              </w:rPr>
              <w:t>–</w:t>
            </w:r>
            <w:r w:rsidRPr="009C308E">
              <w:rPr>
                <w:color w:val="000000"/>
              </w:rPr>
              <w:t>2019 гг.</w:t>
            </w:r>
          </w:p>
        </w:tc>
        <w:tc>
          <w:tcPr>
            <w:tcW w:w="802" w:type="pct"/>
            <w:gridSpan w:val="3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  <w:r w:rsidRPr="009C308E">
              <w:t>Соблюдение требований, установленных Соглашением</w:t>
            </w:r>
          </w:p>
        </w:tc>
      </w:tr>
      <w:tr w:rsidR="00EA1E64" w:rsidRPr="009C308E" w:rsidTr="005A0722"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  <w:r w:rsidRPr="009C308E">
              <w:t>2.2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5A0722" w:rsidRDefault="00EA1E64" w:rsidP="00B3477F">
            <w:pPr>
              <w:jc w:val="center"/>
            </w:pPr>
            <w:r w:rsidRPr="009C308E">
              <w:t xml:space="preserve">Обеспечить соблюдение нормативов, установленных в соответствии с постановлением Правительства Российской Федерации от 02.10.2014 </w:t>
            </w:r>
          </w:p>
          <w:p w:rsidR="005A0722" w:rsidRPr="009C308E" w:rsidRDefault="00B3477F" w:rsidP="00E976CD">
            <w:pPr>
              <w:jc w:val="center"/>
            </w:pPr>
            <w:r>
              <w:br/>
            </w:r>
            <w:r w:rsidR="00EA1E64" w:rsidRPr="009C308E">
              <w:t xml:space="preserve">№ 1006 «Об утверждении нормативов </w:t>
            </w:r>
            <w:r w:rsidR="00EA1E64" w:rsidRPr="009C308E">
              <w:lastRenderedPageBreak/>
              <w:t xml:space="preserve">формирования расходов на содержание органов государственной власти субъекта Российской Федерации и о признании утратившими силу некоторых актов Правительства Российской Федерации» </w:t>
            </w:r>
            <w:r>
              <w:br/>
            </w:r>
            <w:r w:rsidR="00EA1E64" w:rsidRPr="009C308E">
              <w:t>(с последующими изменениями)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09536F" w:rsidRPr="0009536F" w:rsidRDefault="0009536F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Турдакского сельсовета </w:t>
            </w:r>
          </w:p>
          <w:p w:rsidR="00EA1E64" w:rsidRPr="009C308E" w:rsidRDefault="0009536F" w:rsidP="0009536F">
            <w:pPr>
              <w:jc w:val="center"/>
              <w:rPr>
                <w:color w:val="000000"/>
              </w:rPr>
            </w:pPr>
            <w:r w:rsidRPr="0009536F">
              <w:t>Городищенского района Пензенской области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 w:rsidR="00B3477F">
              <w:rPr>
                <w:color w:val="000000"/>
              </w:rPr>
              <w:t>–</w:t>
            </w:r>
            <w:r w:rsidRPr="009C308E">
              <w:rPr>
                <w:color w:val="000000"/>
              </w:rPr>
              <w:t>2019 гг.</w:t>
            </w:r>
          </w:p>
        </w:tc>
        <w:tc>
          <w:tcPr>
            <w:tcW w:w="802" w:type="pct"/>
            <w:gridSpan w:val="3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Соблюдение установленного норматива</w:t>
            </w:r>
          </w:p>
        </w:tc>
      </w:tr>
      <w:tr w:rsidR="005A0722" w:rsidRPr="008C5B98" w:rsidTr="005A0722">
        <w:tc>
          <w:tcPr>
            <w:tcW w:w="176" w:type="pct"/>
            <w:tcMar>
              <w:left w:w="28" w:type="dxa"/>
              <w:right w:w="28" w:type="dxa"/>
            </w:tcMar>
          </w:tcPr>
          <w:p w:rsidR="005A0722" w:rsidRPr="008C5B98" w:rsidRDefault="005A0722" w:rsidP="005A0722">
            <w:pPr>
              <w:jc w:val="center"/>
            </w:pPr>
            <w:r w:rsidRPr="008C5B98">
              <w:lastRenderedPageBreak/>
              <w:t>2.3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Провести инвентаризацию расходов бюджета</w:t>
            </w:r>
            <w:r>
              <w:rPr>
                <w:bCs/>
              </w:rPr>
              <w:t xml:space="preserve"> Турдакского сельсовета Городищенского района</w:t>
            </w:r>
            <w:r w:rsidRPr="008C5B98">
              <w:rPr>
                <w:bCs/>
              </w:rPr>
              <w:t xml:space="preserve"> Пензенской области на наличие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      </w:r>
            <w:r>
              <w:rPr>
                <w:bCs/>
              </w:rPr>
              <w:t xml:space="preserve">местного самоуправления </w:t>
            </w:r>
            <w:r w:rsidR="00EE7215">
              <w:rPr>
                <w:bCs/>
              </w:rPr>
              <w:t>поселения</w:t>
            </w:r>
            <w:r w:rsidRPr="008C5B98">
              <w:rPr>
                <w:bCs/>
              </w:rPr>
              <w:t>, и при наличии таких обязательств:</w:t>
            </w:r>
          </w:p>
          <w:p w:rsidR="005A0722" w:rsidRPr="008C5B98" w:rsidRDefault="005A0722" w:rsidP="005A0722">
            <w:pPr>
              <w:jc w:val="center"/>
              <w:rPr>
                <w:bCs/>
                <w:sz w:val="14"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- утвердить план по их отмене</w:t>
            </w:r>
            <w:r w:rsidRPr="008C5B98">
              <w:rPr>
                <w:bCs/>
              </w:rPr>
              <w:br/>
              <w:t>с 1 января 2018 года;</w:t>
            </w:r>
          </w:p>
          <w:p w:rsidR="005A0722" w:rsidRPr="008C5B98" w:rsidRDefault="005A0722" w:rsidP="005A0722">
            <w:pPr>
              <w:jc w:val="center"/>
              <w:rPr>
                <w:bCs/>
                <w:sz w:val="18"/>
              </w:rPr>
            </w:pPr>
          </w:p>
          <w:p w:rsidR="005A0722" w:rsidRPr="008C5B98" w:rsidRDefault="005A0722" w:rsidP="00EE7215">
            <w:pPr>
              <w:jc w:val="center"/>
              <w:rPr>
                <w:bCs/>
              </w:rPr>
            </w:pPr>
            <w:r w:rsidRPr="008C5B98">
              <w:rPr>
                <w:bCs/>
              </w:rPr>
              <w:t xml:space="preserve">- обеспечить вступление в силу </w:t>
            </w:r>
            <w:r w:rsidR="00EE7215">
              <w:rPr>
                <w:bCs/>
              </w:rPr>
              <w:t xml:space="preserve">нормативно-правовых актов Турдакского сельсовета </w:t>
            </w:r>
            <w:r>
              <w:rPr>
                <w:bCs/>
              </w:rPr>
              <w:t xml:space="preserve">Городищенского района </w:t>
            </w:r>
            <w:r w:rsidRPr="008C5B98">
              <w:rPr>
                <w:bCs/>
              </w:rPr>
              <w:t xml:space="preserve">Пензенской области </w:t>
            </w:r>
            <w:r w:rsidR="00EE7215">
              <w:rPr>
                <w:bCs/>
              </w:rPr>
              <w:t>,</w:t>
            </w:r>
            <w:r w:rsidRPr="008C5B98">
              <w:rPr>
                <w:bCs/>
              </w:rPr>
              <w:t>направленных на реализацию данного плана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5A0722" w:rsidRPr="008C5B98" w:rsidRDefault="005A0722" w:rsidP="005A0722">
            <w:pPr>
              <w:jc w:val="center"/>
              <w:rPr>
                <w:bCs/>
              </w:rPr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EE7215" w:rsidRPr="008C5B98" w:rsidRDefault="005A0722" w:rsidP="00EE72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Администрация </w:t>
            </w:r>
            <w:r w:rsidR="00EE7215">
              <w:rPr>
                <w:bCs/>
              </w:rPr>
              <w:t xml:space="preserve">Турдакского сельсовета </w:t>
            </w:r>
            <w:r>
              <w:rPr>
                <w:bCs/>
              </w:rPr>
              <w:t>Городищенского района</w:t>
            </w:r>
            <w:r w:rsidRPr="008C5B98">
              <w:rPr>
                <w:bCs/>
              </w:rPr>
              <w:t xml:space="preserve"> Пензенской области, </w:t>
            </w: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5A0722" w:rsidRPr="00C10689" w:rsidRDefault="005A0722" w:rsidP="005A0722">
            <w:pPr>
              <w:jc w:val="center"/>
              <w:rPr>
                <w:bCs/>
              </w:rPr>
            </w:pPr>
            <w:r w:rsidRPr="00C10689">
              <w:rPr>
                <w:bCs/>
              </w:rPr>
              <w:t>до 1 августа</w:t>
            </w:r>
          </w:p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C10689">
              <w:rPr>
                <w:bCs/>
              </w:rPr>
              <w:t>2017 года</w:t>
            </w: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  <w:p w:rsidR="005A0722" w:rsidRDefault="005A0722" w:rsidP="005A0722">
            <w:pPr>
              <w:jc w:val="center"/>
              <w:rPr>
                <w:bCs/>
              </w:rPr>
            </w:pPr>
          </w:p>
          <w:p w:rsidR="005A0722" w:rsidRDefault="005A0722" w:rsidP="005A0722">
            <w:pPr>
              <w:jc w:val="center"/>
              <w:rPr>
                <w:bCs/>
              </w:rPr>
            </w:pPr>
          </w:p>
          <w:p w:rsidR="005A0722" w:rsidRDefault="005A0722" w:rsidP="005A0722">
            <w:pPr>
              <w:jc w:val="center"/>
              <w:rPr>
                <w:bCs/>
              </w:rPr>
            </w:pPr>
          </w:p>
          <w:p w:rsidR="005A0722" w:rsidRDefault="005A0722" w:rsidP="005A0722">
            <w:pPr>
              <w:jc w:val="center"/>
              <w:rPr>
                <w:bCs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 xml:space="preserve">до 1 </w:t>
            </w:r>
            <w:r>
              <w:rPr>
                <w:bCs/>
              </w:rPr>
              <w:t>октября</w:t>
            </w:r>
            <w:r w:rsidRPr="008C5B98">
              <w:rPr>
                <w:bCs/>
              </w:rPr>
              <w:t xml:space="preserve"> 2017 года</w:t>
            </w:r>
          </w:p>
          <w:p w:rsidR="005A0722" w:rsidRPr="008C5B98" w:rsidRDefault="005A0722" w:rsidP="005A0722">
            <w:pPr>
              <w:jc w:val="center"/>
              <w:rPr>
                <w:bCs/>
              </w:rPr>
            </w:pPr>
          </w:p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до 31 декабря 2017 года</w:t>
            </w:r>
          </w:p>
        </w:tc>
        <w:tc>
          <w:tcPr>
            <w:tcW w:w="802" w:type="pct"/>
            <w:gridSpan w:val="3"/>
            <w:tcMar>
              <w:left w:w="28" w:type="dxa"/>
              <w:right w:w="28" w:type="dxa"/>
            </w:tcMar>
          </w:tcPr>
          <w:p w:rsidR="005A0722" w:rsidRPr="008C5B98" w:rsidRDefault="005A0722" w:rsidP="005A0722">
            <w:pPr>
              <w:jc w:val="center"/>
              <w:rPr>
                <w:bCs/>
              </w:rPr>
            </w:pPr>
            <w:r w:rsidRPr="008C5B98">
              <w:t>Соблюдение требований, установленных Соглашением</w:t>
            </w:r>
          </w:p>
        </w:tc>
      </w:tr>
      <w:tr w:rsidR="003B5702" w:rsidRPr="009C308E" w:rsidTr="005A0722">
        <w:trPr>
          <w:trHeight w:val="1312"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3B5702" w:rsidRPr="00411AF1" w:rsidRDefault="003B5702" w:rsidP="00D277CA">
            <w:pPr>
              <w:jc w:val="center"/>
            </w:pP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3B5702" w:rsidRPr="00411AF1" w:rsidRDefault="003B5702" w:rsidP="00CD3CB7">
            <w:pPr>
              <w:jc w:val="center"/>
            </w:pPr>
            <w:r w:rsidRPr="00411AF1">
              <w:t>Увеличение объема средств, направляемых на содержание бюджетных и автономных учреждений, за счет дополнительно полученных доходов от приносящей доход деятельности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3B5702" w:rsidRPr="00411AF1" w:rsidRDefault="003B5702" w:rsidP="00B3477F">
            <w:pPr>
              <w:jc w:val="center"/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3B5702" w:rsidRPr="00411AF1" w:rsidRDefault="003B5702" w:rsidP="003B5702">
            <w:pPr>
              <w:autoSpaceDE w:val="0"/>
              <w:autoSpaceDN w:val="0"/>
              <w:adjustRightInd w:val="0"/>
              <w:jc w:val="center"/>
            </w:pPr>
            <w:r w:rsidRPr="00411AF1">
              <w:t xml:space="preserve">администрация Турдакского сельсовета </w:t>
            </w:r>
          </w:p>
          <w:p w:rsidR="003B5702" w:rsidRPr="00411AF1" w:rsidRDefault="003B5702" w:rsidP="003B5702">
            <w:pPr>
              <w:jc w:val="center"/>
            </w:pPr>
            <w:r w:rsidRPr="00411AF1">
              <w:t>Городищенского района Пензенской области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3B5702" w:rsidRPr="00411AF1" w:rsidRDefault="003B5702" w:rsidP="00B3477F">
            <w:pPr>
              <w:jc w:val="center"/>
              <w:rPr>
                <w:color w:val="000000"/>
              </w:rPr>
            </w:pPr>
          </w:p>
        </w:tc>
        <w:tc>
          <w:tcPr>
            <w:tcW w:w="277" w:type="pct"/>
            <w:tcMar>
              <w:left w:w="28" w:type="dxa"/>
              <w:right w:w="28" w:type="dxa"/>
            </w:tcMar>
          </w:tcPr>
          <w:p w:rsidR="003B5702" w:rsidRPr="00411AF1" w:rsidRDefault="003B5702" w:rsidP="00B3477F">
            <w:pPr>
              <w:jc w:val="center"/>
            </w:pPr>
          </w:p>
        </w:tc>
        <w:tc>
          <w:tcPr>
            <w:tcW w:w="263" w:type="pct"/>
            <w:tcMar>
              <w:left w:w="28" w:type="dxa"/>
              <w:right w:w="28" w:type="dxa"/>
            </w:tcMar>
          </w:tcPr>
          <w:p w:rsidR="003B5702" w:rsidRPr="009C308E" w:rsidRDefault="003B5702" w:rsidP="00B3477F">
            <w:pPr>
              <w:jc w:val="center"/>
            </w:pPr>
          </w:p>
        </w:tc>
        <w:tc>
          <w:tcPr>
            <w:tcW w:w="262" w:type="pct"/>
            <w:tcMar>
              <w:left w:w="28" w:type="dxa"/>
              <w:right w:w="28" w:type="dxa"/>
            </w:tcMar>
          </w:tcPr>
          <w:p w:rsidR="003B5702" w:rsidRPr="009C308E" w:rsidRDefault="003B5702" w:rsidP="00B3477F">
            <w:pPr>
              <w:jc w:val="center"/>
            </w:pPr>
          </w:p>
        </w:tc>
      </w:tr>
      <w:tr w:rsidR="00EA1E64" w:rsidRPr="009C308E" w:rsidTr="005A0722">
        <w:trPr>
          <w:trHeight w:val="560"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CD3CB7" w:rsidP="00B34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EA1E64" w:rsidRPr="009C308E" w:rsidRDefault="00EA1E64" w:rsidP="0007465D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Совершенствование системы закупок для </w:t>
            </w:r>
            <w:r w:rsidR="0007465D">
              <w:rPr>
                <w:b/>
                <w:bCs/>
              </w:rPr>
              <w:t>муниципальных</w:t>
            </w:r>
            <w:r w:rsidRPr="009C308E">
              <w:rPr>
                <w:b/>
                <w:bCs/>
              </w:rPr>
              <w:t xml:space="preserve"> нужд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color w:val="000000"/>
              </w:rPr>
            </w:pPr>
          </w:p>
        </w:tc>
        <w:tc>
          <w:tcPr>
            <w:tcW w:w="277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263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262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  <w:rPr>
                <w:b/>
                <w:bCs/>
              </w:rPr>
            </w:pPr>
          </w:p>
        </w:tc>
      </w:tr>
      <w:tr w:rsidR="00EA1E64" w:rsidRPr="009C308E" w:rsidTr="005A0722">
        <w:trPr>
          <w:trHeight w:val="1277"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EA1E64" w:rsidRPr="009C308E" w:rsidRDefault="00CD3CB7" w:rsidP="00B3477F">
            <w:pPr>
              <w:jc w:val="center"/>
            </w:pPr>
            <w:r>
              <w:t>4</w:t>
            </w:r>
            <w:r w:rsidR="00EA1E64" w:rsidRPr="009C308E">
              <w:t>.1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  <w:r w:rsidRPr="009C308E">
              <w:t xml:space="preserve">Экономия средств бюджета </w:t>
            </w:r>
            <w:r w:rsidR="00745ED5">
              <w:t>Турдакского сельсовета Городищенского района</w:t>
            </w:r>
            <w:r w:rsidR="006560A0">
              <w:br/>
            </w:r>
            <w:r w:rsidRPr="009C308E">
              <w:t>Пензенской области по результатам конкурсных процедур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  <w:r w:rsidRPr="009C308E"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EA1E64" w:rsidRPr="009C308E" w:rsidRDefault="00745ED5" w:rsidP="00B3477F">
            <w:pPr>
              <w:jc w:val="center"/>
            </w:pPr>
            <w:r>
              <w:t>администрация Турдакского сельсовета Городищенского района</w:t>
            </w:r>
            <w:r>
              <w:br/>
            </w:r>
            <w:r w:rsidRPr="009C308E">
              <w:t>Пензенской области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EA1E64" w:rsidRPr="009C308E" w:rsidRDefault="00EA1E64" w:rsidP="007B0200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 w:rsidR="007B0200">
              <w:rPr>
                <w:color w:val="000000"/>
              </w:rPr>
              <w:t>–</w:t>
            </w:r>
            <w:r w:rsidRPr="009C308E">
              <w:rPr>
                <w:color w:val="000000"/>
              </w:rPr>
              <w:t>2019 гг.</w:t>
            </w:r>
          </w:p>
        </w:tc>
        <w:tc>
          <w:tcPr>
            <w:tcW w:w="277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  <w:tc>
          <w:tcPr>
            <w:tcW w:w="263" w:type="pct"/>
            <w:tcMar>
              <w:left w:w="28" w:type="dxa"/>
              <w:right w:w="28" w:type="dxa"/>
            </w:tcMar>
          </w:tcPr>
          <w:p w:rsidR="00EA1E64" w:rsidRPr="009C308E" w:rsidRDefault="00EA1E64" w:rsidP="00B3477F">
            <w:pPr>
              <w:jc w:val="center"/>
            </w:pPr>
          </w:p>
        </w:tc>
        <w:tc>
          <w:tcPr>
            <w:tcW w:w="262" w:type="pct"/>
            <w:tcMar>
              <w:left w:w="28" w:type="dxa"/>
              <w:right w:w="28" w:type="dxa"/>
            </w:tcMar>
          </w:tcPr>
          <w:p w:rsidR="00EA1E64" w:rsidRPr="009C308E" w:rsidRDefault="00267131" w:rsidP="00B3477F">
            <w:pPr>
              <w:jc w:val="center"/>
            </w:pPr>
            <w:r>
              <w:t>20,0</w:t>
            </w:r>
          </w:p>
        </w:tc>
      </w:tr>
      <w:tr w:rsidR="00EA1E64" w:rsidRPr="009C308E" w:rsidTr="005A0722">
        <w:tblPrEx>
          <w:tblLook w:val="04A0"/>
        </w:tblPrEx>
        <w:tc>
          <w:tcPr>
            <w:tcW w:w="176" w:type="pct"/>
            <w:shd w:val="clear" w:color="000000" w:fill="FFFFFF"/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1142" w:type="pct"/>
            <w:shd w:val="clear" w:color="000000" w:fill="FFFFFF"/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ИТОГО по </w:t>
            </w:r>
            <w:r w:rsidRPr="009C308E">
              <w:rPr>
                <w:b/>
              </w:rPr>
              <w:t xml:space="preserve">разделу </w:t>
            </w:r>
            <w:r w:rsidRPr="009C308E">
              <w:rPr>
                <w:b/>
                <w:lang w:val="en-US"/>
              </w:rPr>
              <w:t>I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63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A1E64" w:rsidRPr="009C308E" w:rsidRDefault="00EA1E64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62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A1E64" w:rsidRPr="009C308E" w:rsidRDefault="00267131" w:rsidP="0009650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</w:tbl>
    <w:p w:rsidR="00EA1E64" w:rsidRPr="009C308E" w:rsidRDefault="00EA1E64" w:rsidP="00EA1E64">
      <w:pPr>
        <w:spacing w:after="200" w:line="276" w:lineRule="auto"/>
        <w:rPr>
          <w:rFonts w:cs="Calibri"/>
        </w:rPr>
      </w:pPr>
    </w:p>
    <w:p w:rsidR="00AE18AA" w:rsidRDefault="00AE18AA" w:rsidP="00AE18AA">
      <w:pPr>
        <w:rPr>
          <w:sz w:val="24"/>
          <w:szCs w:val="24"/>
        </w:rPr>
      </w:pPr>
    </w:p>
    <w:p w:rsidR="00AE18AA" w:rsidRDefault="00AE18AA" w:rsidP="0007465D">
      <w:pPr>
        <w:rPr>
          <w:sz w:val="24"/>
          <w:szCs w:val="24"/>
        </w:rPr>
      </w:pPr>
    </w:p>
    <w:p w:rsidR="00AE18AA" w:rsidRPr="009C308E" w:rsidRDefault="00AE18AA" w:rsidP="00AE18AA">
      <w:pPr>
        <w:rPr>
          <w:sz w:val="24"/>
          <w:szCs w:val="24"/>
        </w:rPr>
      </w:pPr>
    </w:p>
    <w:p w:rsidR="00EA1E64" w:rsidRPr="009C308E" w:rsidRDefault="00EA1E64" w:rsidP="00EA1E64">
      <w:pPr>
        <w:spacing w:after="200" w:line="276" w:lineRule="auto"/>
        <w:rPr>
          <w:rFonts w:cs="Calibri"/>
          <w:sz w:val="2"/>
          <w:szCs w:val="2"/>
        </w:rPr>
      </w:pPr>
    </w:p>
    <w:p w:rsidR="00EA1E64" w:rsidRDefault="00EA1E64" w:rsidP="00EA1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EA1E64" w:rsidSect="00DA0898">
          <w:headerReference w:type="first" r:id="rId19"/>
          <w:pgSz w:w="16838" w:h="11906" w:orient="landscape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EA1E64" w:rsidRPr="00AE18AA" w:rsidRDefault="00D7500B" w:rsidP="00AE18AA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EA1E64" w:rsidRPr="00AE18AA" w:rsidRDefault="00EA1E64" w:rsidP="00AE18AA">
      <w:pPr>
        <w:autoSpaceDE w:val="0"/>
        <w:autoSpaceDN w:val="0"/>
        <w:ind w:left="10490"/>
        <w:jc w:val="center"/>
        <w:rPr>
          <w:sz w:val="24"/>
          <w:szCs w:val="24"/>
        </w:rPr>
      </w:pPr>
      <w:r w:rsidRPr="00AE18AA">
        <w:rPr>
          <w:sz w:val="24"/>
          <w:szCs w:val="24"/>
        </w:rPr>
        <w:t xml:space="preserve">к </w:t>
      </w:r>
      <w:r w:rsidR="009610AB">
        <w:rPr>
          <w:sz w:val="24"/>
          <w:szCs w:val="24"/>
        </w:rPr>
        <w:t>постановлению администрации</w:t>
      </w:r>
      <w:r w:rsidRPr="00AE18AA">
        <w:rPr>
          <w:sz w:val="24"/>
          <w:szCs w:val="24"/>
        </w:rPr>
        <w:t xml:space="preserve"> </w:t>
      </w:r>
      <w:r w:rsidR="00AE18AA">
        <w:rPr>
          <w:sz w:val="24"/>
          <w:szCs w:val="24"/>
        </w:rPr>
        <w:br/>
      </w:r>
      <w:r w:rsidR="009610AB" w:rsidRPr="009610AB">
        <w:rPr>
          <w:sz w:val="24"/>
          <w:szCs w:val="24"/>
        </w:rPr>
        <w:t>Турдакского сельсовета Городищенского района</w:t>
      </w:r>
      <w:r w:rsidR="009610AB">
        <w:rPr>
          <w:b/>
          <w:sz w:val="24"/>
          <w:szCs w:val="24"/>
        </w:rPr>
        <w:t xml:space="preserve"> </w:t>
      </w:r>
      <w:r w:rsidR="009610AB">
        <w:rPr>
          <w:sz w:val="24"/>
          <w:szCs w:val="24"/>
        </w:rPr>
        <w:t>Пензенской</w:t>
      </w:r>
      <w:r w:rsidR="00E976CD">
        <w:rPr>
          <w:sz w:val="24"/>
          <w:szCs w:val="24"/>
        </w:rPr>
        <w:t xml:space="preserve"> </w:t>
      </w:r>
      <w:r w:rsidRPr="00AE18AA">
        <w:rPr>
          <w:sz w:val="24"/>
          <w:szCs w:val="24"/>
        </w:rPr>
        <w:t>области</w:t>
      </w:r>
    </w:p>
    <w:p w:rsidR="00AE18AA" w:rsidRPr="008742CD" w:rsidRDefault="00EA1E64" w:rsidP="008742CD">
      <w:pPr>
        <w:autoSpaceDE w:val="0"/>
        <w:autoSpaceDN w:val="0"/>
        <w:ind w:left="10490"/>
        <w:jc w:val="center"/>
        <w:rPr>
          <w:sz w:val="24"/>
          <w:szCs w:val="24"/>
        </w:rPr>
      </w:pPr>
      <w:r w:rsidRPr="00AE18AA">
        <w:rPr>
          <w:sz w:val="24"/>
          <w:szCs w:val="24"/>
        </w:rPr>
        <w:t xml:space="preserve">от </w:t>
      </w:r>
      <w:r w:rsidR="00E976CD">
        <w:rPr>
          <w:sz w:val="24"/>
          <w:szCs w:val="24"/>
        </w:rPr>
        <w:t xml:space="preserve"> 18.07.2017</w:t>
      </w:r>
      <w:r w:rsidRPr="00AE18AA">
        <w:rPr>
          <w:sz w:val="24"/>
          <w:szCs w:val="24"/>
        </w:rPr>
        <w:t xml:space="preserve"> </w:t>
      </w:r>
      <w:r w:rsidR="00CC22C0">
        <w:rPr>
          <w:sz w:val="24"/>
          <w:szCs w:val="24"/>
        </w:rPr>
        <w:t xml:space="preserve">№ </w:t>
      </w:r>
      <w:bookmarkStart w:id="0" w:name="_GoBack"/>
      <w:bookmarkEnd w:id="0"/>
      <w:r w:rsidR="00E976CD">
        <w:rPr>
          <w:sz w:val="24"/>
          <w:szCs w:val="24"/>
        </w:rPr>
        <w:t xml:space="preserve"> 45</w:t>
      </w:r>
    </w:p>
    <w:p w:rsidR="00EA1E64" w:rsidRPr="00AE18AA" w:rsidRDefault="00AE18AA" w:rsidP="00EA1E64">
      <w:pPr>
        <w:autoSpaceDE w:val="0"/>
        <w:autoSpaceDN w:val="0"/>
        <w:jc w:val="center"/>
        <w:rPr>
          <w:b/>
          <w:sz w:val="24"/>
          <w:szCs w:val="24"/>
        </w:rPr>
      </w:pPr>
      <w:r w:rsidRPr="00AE18AA">
        <w:rPr>
          <w:b/>
          <w:sz w:val="24"/>
          <w:szCs w:val="24"/>
        </w:rPr>
        <w:t xml:space="preserve">О Т Ч Е Т </w:t>
      </w:r>
    </w:p>
    <w:p w:rsidR="00EA1E64" w:rsidRPr="00AE18AA" w:rsidRDefault="00AE18AA" w:rsidP="00EA1E64">
      <w:pPr>
        <w:autoSpaceDE w:val="0"/>
        <w:autoSpaceDN w:val="0"/>
        <w:jc w:val="center"/>
        <w:rPr>
          <w:b/>
          <w:sz w:val="24"/>
          <w:szCs w:val="24"/>
        </w:rPr>
      </w:pPr>
      <w:r w:rsidRPr="00AE18AA">
        <w:rPr>
          <w:b/>
          <w:sz w:val="24"/>
          <w:szCs w:val="24"/>
        </w:rPr>
        <w:t>о результатах реализации мероприятий</w:t>
      </w:r>
    </w:p>
    <w:p w:rsidR="00AE18AA" w:rsidRPr="00AE18AA" w:rsidRDefault="00AE18AA" w:rsidP="00EA1E64">
      <w:pPr>
        <w:autoSpaceDE w:val="0"/>
        <w:autoSpaceDN w:val="0"/>
        <w:rPr>
          <w:sz w:val="24"/>
          <w:szCs w:val="24"/>
        </w:rPr>
      </w:pPr>
    </w:p>
    <w:tbl>
      <w:tblPr>
        <w:tblStyle w:val="af"/>
        <w:tblW w:w="14946" w:type="dxa"/>
        <w:tblLayout w:type="fixed"/>
        <w:tblLook w:val="04A0"/>
      </w:tblPr>
      <w:tblGrid>
        <w:gridCol w:w="1201"/>
        <w:gridCol w:w="279"/>
        <w:gridCol w:w="1040"/>
        <w:gridCol w:w="944"/>
        <w:gridCol w:w="1038"/>
        <w:gridCol w:w="777"/>
        <w:gridCol w:w="1146"/>
        <w:gridCol w:w="1575"/>
        <w:gridCol w:w="278"/>
        <w:gridCol w:w="1867"/>
        <w:gridCol w:w="968"/>
        <w:gridCol w:w="3833"/>
      </w:tblGrid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DA0898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  <w:lang w:val="en-US"/>
              </w:rPr>
              <w:t>I</w:t>
            </w:r>
            <w:r w:rsidRPr="00AE18AA">
              <w:rPr>
                <w:b/>
                <w:sz w:val="24"/>
                <w:szCs w:val="24"/>
              </w:rPr>
              <w:t xml:space="preserve">. Мероприятия, утвержденные Планом по оздоровлению муниципальных финансов </w:t>
            </w:r>
          </w:p>
          <w:p w:rsidR="00EA1E64" w:rsidRPr="00AE18AA" w:rsidRDefault="009610AB" w:rsidP="00AE18AA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Турдакского сельсовета Городищенского района </w:t>
            </w:r>
            <w:r w:rsidR="00EA1E64" w:rsidRPr="00AE18AA">
              <w:rPr>
                <w:b/>
                <w:sz w:val="24"/>
                <w:szCs w:val="24"/>
              </w:rPr>
              <w:t>Пензенской области на 2017</w:t>
            </w:r>
            <w:r w:rsidR="00AE18AA">
              <w:rPr>
                <w:b/>
                <w:sz w:val="24"/>
                <w:szCs w:val="24"/>
              </w:rPr>
              <w:t>–</w:t>
            </w:r>
            <w:r w:rsidR="00EA1E64" w:rsidRPr="00AE18AA">
              <w:rPr>
                <w:b/>
                <w:sz w:val="24"/>
                <w:szCs w:val="24"/>
              </w:rPr>
              <w:t>2019 годы</w:t>
            </w:r>
          </w:p>
        </w:tc>
      </w:tr>
      <w:tr w:rsidR="00EA1E64" w:rsidRPr="00AE18AA" w:rsidTr="00AE18AA">
        <w:trPr>
          <w:trHeight w:val="20"/>
        </w:trPr>
        <w:tc>
          <w:tcPr>
            <w:tcW w:w="14940" w:type="dxa"/>
            <w:gridSpan w:val="12"/>
          </w:tcPr>
          <w:p w:rsidR="009610AB" w:rsidRDefault="00EA1E64" w:rsidP="00DA0898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bCs/>
                <w:sz w:val="24"/>
                <w:szCs w:val="24"/>
              </w:rPr>
              <w:t>Мероприятия по увеличению налоговых и неналоговых доходов бюджета</w:t>
            </w:r>
            <w:r w:rsidR="009610AB">
              <w:rPr>
                <w:b/>
                <w:sz w:val="24"/>
                <w:szCs w:val="24"/>
              </w:rPr>
              <w:t xml:space="preserve"> Турдакского сельсовета</w:t>
            </w:r>
          </w:p>
          <w:p w:rsidR="00EA1E64" w:rsidRPr="00AE18AA" w:rsidRDefault="009610AB" w:rsidP="009610AB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Городищенского района</w:t>
            </w:r>
            <w:r w:rsidR="00EA1E64" w:rsidRPr="00AE18AA">
              <w:rPr>
                <w:b/>
                <w:bCs/>
                <w:sz w:val="24"/>
                <w:szCs w:val="24"/>
              </w:rPr>
              <w:t xml:space="preserve"> Пензенской области</w:t>
            </w:r>
            <w:r w:rsidR="00EA1E64" w:rsidRPr="00AE18AA"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 w:rsidR="00EA1E64" w:rsidRPr="00AE18AA" w:rsidTr="00AE18AA">
        <w:trPr>
          <w:trHeight w:val="1266"/>
        </w:trPr>
        <w:tc>
          <w:tcPr>
            <w:tcW w:w="1201" w:type="dxa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319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Наимено-вание</w:t>
            </w:r>
            <w:r w:rsidR="00E976CD">
              <w:rPr>
                <w:bCs/>
                <w:sz w:val="24"/>
                <w:szCs w:val="24"/>
              </w:rPr>
              <w:t xml:space="preserve"> </w:t>
            </w:r>
            <w:r w:rsidRPr="00AE18AA">
              <w:rPr>
                <w:bCs/>
                <w:sz w:val="24"/>
                <w:szCs w:val="24"/>
              </w:rPr>
              <w:t>мероприя-тия</w:t>
            </w:r>
          </w:p>
        </w:tc>
        <w:tc>
          <w:tcPr>
            <w:tcW w:w="1982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1923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Ожидаемый результат,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Фактический результат,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83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Пояснение                          (в случае невыполнения ожидаемого результата)</w:t>
            </w:r>
          </w:p>
        </w:tc>
        <w:tc>
          <w:tcPr>
            <w:tcW w:w="3827" w:type="dxa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Доля дополнительных доходов </w:t>
            </w:r>
            <w:r w:rsidR="007B0200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в общем объеме налоговых и неналоговых доходов консолидированного бюджета Пензенской области, %</w:t>
            </w:r>
          </w:p>
        </w:tc>
      </w:tr>
      <w:tr w:rsidR="00EA1E64" w:rsidRPr="00AE18AA" w:rsidTr="00AE18AA">
        <w:trPr>
          <w:trHeight w:val="403"/>
        </w:trPr>
        <w:tc>
          <w:tcPr>
            <w:tcW w:w="1201" w:type="dxa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 xml:space="preserve">           20__ год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за 20__ год</w:t>
            </w:r>
          </w:p>
        </w:tc>
        <w:tc>
          <w:tcPr>
            <w:tcW w:w="2835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87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7</w:t>
            </w:r>
          </w:p>
        </w:tc>
      </w:tr>
      <w:tr w:rsidR="00EA1E64" w:rsidRPr="00AE18AA" w:rsidTr="00AE18AA">
        <w:trPr>
          <w:trHeight w:val="332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n1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291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n2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319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n3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361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ni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20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альфа ожид</w:t>
            </w:r>
            <w:r w:rsidR="00A927E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альфа факт</w:t>
            </w: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E976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(альфа факт / объем налоговых и неналоговых доходов консолидированного бюджета Пензенской области) * 100%</w:t>
            </w: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9610AB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</w:rPr>
              <w:t xml:space="preserve">2. Мероприятия по повышению эффективности организации бюджетного процесса в </w:t>
            </w:r>
            <w:r w:rsidR="009610AB">
              <w:rPr>
                <w:b/>
                <w:sz w:val="24"/>
                <w:szCs w:val="24"/>
              </w:rPr>
              <w:t xml:space="preserve">Турдакском сельсовете Городищенского района </w:t>
            </w:r>
            <w:r w:rsidRPr="00AE18AA">
              <w:rPr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Фактический результат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927ED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Обоснование достижения (недостижения) ожидаемого результата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n4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</w:rPr>
              <w:t xml:space="preserve">3. Мероприятия по снижению долговой нагрузки бюджета </w:t>
            </w:r>
            <w:r w:rsidR="009610AB">
              <w:rPr>
                <w:b/>
                <w:sz w:val="24"/>
                <w:szCs w:val="24"/>
              </w:rPr>
              <w:t xml:space="preserve">Турдакского сельсовета Городищенского района </w:t>
            </w:r>
            <w:r w:rsidRPr="00AE18AA">
              <w:rPr>
                <w:b/>
                <w:sz w:val="24"/>
                <w:szCs w:val="24"/>
              </w:rPr>
              <w:t xml:space="preserve">Пензенской области 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Фактический объем государственного/ муниципального долга Пензенской области на начало периода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Ожидаемое снижение объема долга (в разрезе мероприятий)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Фактический объем государственного долга Пензенской области на конец периода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на </w:t>
            </w:r>
            <w:r w:rsidR="009B50E3">
              <w:rPr>
                <w:sz w:val="24"/>
                <w:szCs w:val="24"/>
              </w:rPr>
              <w:t>0</w:t>
            </w:r>
            <w:r w:rsidRPr="00AE18AA">
              <w:rPr>
                <w:sz w:val="24"/>
                <w:szCs w:val="24"/>
              </w:rPr>
              <w:t>1.01.20__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на </w:t>
            </w:r>
            <w:r w:rsidR="009B50E3">
              <w:rPr>
                <w:sz w:val="24"/>
                <w:szCs w:val="24"/>
              </w:rPr>
              <w:t>0</w:t>
            </w:r>
            <w:r w:rsidRPr="00AE18AA">
              <w:rPr>
                <w:sz w:val="24"/>
                <w:szCs w:val="24"/>
              </w:rPr>
              <w:t>1.01.20__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ni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3464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ИТОГО суммарный эффект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9610AB" w:rsidRDefault="00EA1E64" w:rsidP="00AE18AA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  <w:lang w:val="en-US"/>
              </w:rPr>
              <w:t>II</w:t>
            </w:r>
            <w:r w:rsidRPr="00AE18AA">
              <w:rPr>
                <w:b/>
                <w:sz w:val="24"/>
                <w:szCs w:val="24"/>
              </w:rPr>
              <w:t>. Мероприятия, утвержденные Программой оптимизации расходов бюджета</w:t>
            </w:r>
            <w:r w:rsidR="009610AB">
              <w:rPr>
                <w:b/>
                <w:sz w:val="24"/>
                <w:szCs w:val="24"/>
              </w:rPr>
              <w:t xml:space="preserve"> Турдакского сельсовета </w:t>
            </w:r>
          </w:p>
          <w:p w:rsidR="00EA1E64" w:rsidRPr="00AE18AA" w:rsidRDefault="009610AB" w:rsidP="009610AB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Городищенского района</w:t>
            </w:r>
            <w:r w:rsidR="00EA1E64" w:rsidRPr="00AE18AA">
              <w:rPr>
                <w:b/>
                <w:sz w:val="24"/>
                <w:szCs w:val="24"/>
              </w:rPr>
              <w:t xml:space="preserve"> Пензенской области на 2017</w:t>
            </w:r>
            <w:r w:rsidR="00AE18AA">
              <w:rPr>
                <w:b/>
                <w:sz w:val="24"/>
                <w:szCs w:val="24"/>
              </w:rPr>
              <w:t>–</w:t>
            </w:r>
            <w:r w:rsidR="00EA1E64" w:rsidRPr="00AE18AA">
              <w:rPr>
                <w:b/>
                <w:sz w:val="24"/>
                <w:szCs w:val="24"/>
              </w:rPr>
              <w:t>2019 годы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866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Ожидаемый эффект, </w:t>
            </w:r>
            <w:r w:rsidRPr="00AE18AA">
              <w:rPr>
                <w:sz w:val="24"/>
                <w:szCs w:val="24"/>
              </w:rPr>
              <w:br/>
              <w:t xml:space="preserve">финансовая оценка </w:t>
            </w:r>
            <w:r w:rsidR="00AE18AA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(тыс. руб.)</w:t>
            </w:r>
          </w:p>
        </w:tc>
        <w:tc>
          <w:tcPr>
            <w:tcW w:w="480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Обоснование выполнения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(не выполнения) мероприятий </w:t>
            </w:r>
            <w:r w:rsidR="009B50E3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 xml:space="preserve">с подтверждающими расчетами </w:t>
            </w:r>
            <w:r w:rsidR="00AE18AA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бюджетного эффекта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9B50E3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</w:t>
            </w:r>
            <w:r w:rsidR="00EA1E64" w:rsidRPr="00AE18AA">
              <w:rPr>
                <w:sz w:val="24"/>
                <w:szCs w:val="24"/>
              </w:rPr>
              <w:t>лан</w:t>
            </w:r>
          </w:p>
        </w:tc>
        <w:tc>
          <w:tcPr>
            <w:tcW w:w="2145" w:type="dxa"/>
            <w:gridSpan w:val="2"/>
          </w:tcPr>
          <w:p w:rsidR="00EA1E64" w:rsidRPr="00AE18AA" w:rsidRDefault="009B50E3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</w:t>
            </w:r>
            <w:r w:rsidR="00EA1E64" w:rsidRPr="00AE18AA">
              <w:rPr>
                <w:sz w:val="24"/>
                <w:szCs w:val="24"/>
              </w:rPr>
              <w:t>акт</w:t>
            </w: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ni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3464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ИТОГО экономия бюджетных средств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</w:tbl>
    <w:p w:rsidR="00EA1E64" w:rsidRPr="00AE18AA" w:rsidRDefault="00EA1E64" w:rsidP="00AE18AA">
      <w:pPr>
        <w:autoSpaceDE w:val="0"/>
        <w:autoSpaceDN w:val="0"/>
        <w:spacing w:line="216" w:lineRule="auto"/>
        <w:rPr>
          <w:sz w:val="10"/>
          <w:szCs w:val="10"/>
        </w:rPr>
      </w:pPr>
    </w:p>
    <w:p w:rsidR="00EA1E64" w:rsidRPr="00AE18AA" w:rsidRDefault="00EA1E64" w:rsidP="00AE18AA">
      <w:pPr>
        <w:autoSpaceDE w:val="0"/>
        <w:autoSpaceDN w:val="0"/>
        <w:spacing w:line="216" w:lineRule="auto"/>
        <w:rPr>
          <w:sz w:val="24"/>
          <w:szCs w:val="24"/>
        </w:rPr>
      </w:pPr>
      <w:r w:rsidRPr="00AE18AA">
        <w:rPr>
          <w:sz w:val="24"/>
          <w:szCs w:val="24"/>
        </w:rPr>
        <w:t>Руководитель ОГВ ____________________ (подпись, Ф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И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О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)</w:t>
      </w:r>
    </w:p>
    <w:p w:rsidR="00AE18AA" w:rsidRPr="00AE18AA" w:rsidRDefault="00AE18AA" w:rsidP="00EA1E64">
      <w:pPr>
        <w:autoSpaceDE w:val="0"/>
        <w:autoSpaceDN w:val="0"/>
        <w:rPr>
          <w:sz w:val="10"/>
          <w:szCs w:val="10"/>
        </w:rPr>
      </w:pPr>
    </w:p>
    <w:p w:rsidR="00EA1E64" w:rsidRPr="00AE18AA" w:rsidRDefault="00EA1E64" w:rsidP="00EA1E64">
      <w:pPr>
        <w:autoSpaceDE w:val="0"/>
        <w:autoSpaceDN w:val="0"/>
        <w:rPr>
          <w:sz w:val="24"/>
          <w:szCs w:val="24"/>
        </w:rPr>
      </w:pPr>
      <w:r w:rsidRPr="00AE18AA">
        <w:rPr>
          <w:sz w:val="24"/>
          <w:szCs w:val="24"/>
        </w:rPr>
        <w:t>Исполнитель ____________________ (подпись, Ф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И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О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, тел</w:t>
      </w:r>
      <w:r w:rsidR="00FD628E">
        <w:rPr>
          <w:sz w:val="24"/>
          <w:szCs w:val="24"/>
        </w:rPr>
        <w:t>.</w:t>
      </w:r>
      <w:r w:rsidRPr="00AE18AA">
        <w:rPr>
          <w:sz w:val="24"/>
          <w:szCs w:val="24"/>
        </w:rPr>
        <w:t>)</w:t>
      </w:r>
    </w:p>
    <w:sectPr w:rsidR="00EA1E64" w:rsidRPr="00AE18AA" w:rsidSect="00AE18AA">
      <w:endnotePr>
        <w:numFmt w:val="decimal"/>
      </w:endnotePr>
      <w:pgSz w:w="16840" w:h="11907" w:orient="landscape"/>
      <w:pgMar w:top="1418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956" w:rsidRDefault="00A32956">
      <w:r>
        <w:separator/>
      </w:r>
    </w:p>
  </w:endnote>
  <w:endnote w:type="continuationSeparator" w:id="0">
    <w:p w:rsidR="00A32956" w:rsidRDefault="00A32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7A" w:rsidRDefault="002C2FFF">
    <w:pPr>
      <w:pStyle w:val="a5"/>
      <w:rPr>
        <w:sz w:val="16"/>
      </w:rPr>
    </w:pPr>
    <w:fldSimple w:instr=" FILENAME \* Lower\p  \* MERGEFORMAT ">
      <w:r w:rsidR="005209CE" w:rsidRPr="005209CE">
        <w:rPr>
          <w:noProof/>
          <w:sz w:val="16"/>
        </w:rPr>
        <w:t>d:\мои документы\постановления\постановления 2017 год\июль</w:t>
      </w:r>
      <w:r w:rsidR="005209CE">
        <w:rPr>
          <w:noProof/>
        </w:rPr>
        <w:t>\пост. 45 оздоровл 2017  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7A" w:rsidRDefault="002C2FFF">
    <w:pPr>
      <w:pStyle w:val="a5"/>
    </w:pPr>
    <w:fldSimple w:instr=" FILENAME \* Lower\p  \* MERGEFORMAT ">
      <w:r w:rsidR="005209CE" w:rsidRPr="005209CE">
        <w:rPr>
          <w:noProof/>
          <w:sz w:val="16"/>
        </w:rPr>
        <w:t>d:\мои документы\постановления\постановления 2017 год\июль</w:t>
      </w:r>
      <w:r w:rsidR="005209CE">
        <w:rPr>
          <w:noProof/>
        </w:rPr>
        <w:t>\пост. 45 оздоровл 2017  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956" w:rsidRDefault="00A32956">
      <w:r>
        <w:separator/>
      </w:r>
    </w:p>
  </w:footnote>
  <w:footnote w:type="continuationSeparator" w:id="0">
    <w:p w:rsidR="00A32956" w:rsidRDefault="00A32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45695"/>
      <w:docPartObj>
        <w:docPartGallery w:val="Page Numbers (Top of Page)"/>
        <w:docPartUnique/>
      </w:docPartObj>
    </w:sdtPr>
    <w:sdtContent>
      <w:p w:rsidR="0075217A" w:rsidRDefault="002C2FFF">
        <w:pPr>
          <w:pStyle w:val="a3"/>
          <w:jc w:val="center"/>
        </w:pPr>
        <w:fldSimple w:instr="PAGE   \* MERGEFORMAT">
          <w:r w:rsidR="005209CE">
            <w:rPr>
              <w:noProof/>
            </w:rPr>
            <w:t>2</w:t>
          </w:r>
        </w:fldSimple>
      </w:p>
    </w:sdtContent>
  </w:sdt>
  <w:p w:rsidR="0075217A" w:rsidRDefault="007521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7A" w:rsidRDefault="002C2FFF">
    <w:pPr>
      <w:pStyle w:val="a3"/>
      <w:jc w:val="center"/>
    </w:pPr>
    <w:fldSimple w:instr=" PAGE   \* MERGEFORMAT ">
      <w:r w:rsidR="005209CE">
        <w:rPr>
          <w:noProof/>
        </w:rPr>
        <w:t>2</w:t>
      </w:r>
    </w:fldSimple>
  </w:p>
  <w:p w:rsidR="0075217A" w:rsidRDefault="0075217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7A" w:rsidRDefault="0075217A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7A" w:rsidRDefault="007521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D5D64"/>
    <w:multiLevelType w:val="hybridMultilevel"/>
    <w:tmpl w:val="DB34F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944CE"/>
    <w:rsid w:val="000029CE"/>
    <w:rsid w:val="00020818"/>
    <w:rsid w:val="00027280"/>
    <w:rsid w:val="00031C41"/>
    <w:rsid w:val="000325C2"/>
    <w:rsid w:val="000525A2"/>
    <w:rsid w:val="0007465D"/>
    <w:rsid w:val="0009536F"/>
    <w:rsid w:val="00096505"/>
    <w:rsid w:val="000C7EDC"/>
    <w:rsid w:val="000D25ED"/>
    <w:rsid w:val="000F7DFA"/>
    <w:rsid w:val="00140A7D"/>
    <w:rsid w:val="001472B4"/>
    <w:rsid w:val="001618B2"/>
    <w:rsid w:val="001704BE"/>
    <w:rsid w:val="00171078"/>
    <w:rsid w:val="00174108"/>
    <w:rsid w:val="00174CE5"/>
    <w:rsid w:val="00182344"/>
    <w:rsid w:val="001A629E"/>
    <w:rsid w:val="001D5485"/>
    <w:rsid w:val="001D6867"/>
    <w:rsid w:val="002157AF"/>
    <w:rsid w:val="0022252C"/>
    <w:rsid w:val="00232137"/>
    <w:rsid w:val="002353D0"/>
    <w:rsid w:val="00235A3E"/>
    <w:rsid w:val="0024392F"/>
    <w:rsid w:val="00261E4C"/>
    <w:rsid w:val="00267131"/>
    <w:rsid w:val="00286669"/>
    <w:rsid w:val="002C2FFF"/>
    <w:rsid w:val="002D4F57"/>
    <w:rsid w:val="002F70DB"/>
    <w:rsid w:val="002F7816"/>
    <w:rsid w:val="00303398"/>
    <w:rsid w:val="00334C6A"/>
    <w:rsid w:val="00341D87"/>
    <w:rsid w:val="0034287D"/>
    <w:rsid w:val="00342F0A"/>
    <w:rsid w:val="00344D51"/>
    <w:rsid w:val="00345877"/>
    <w:rsid w:val="003A64EC"/>
    <w:rsid w:val="003B5702"/>
    <w:rsid w:val="003B586F"/>
    <w:rsid w:val="003E4B23"/>
    <w:rsid w:val="003E5626"/>
    <w:rsid w:val="003F0507"/>
    <w:rsid w:val="003F59BF"/>
    <w:rsid w:val="004100C0"/>
    <w:rsid w:val="00411AF1"/>
    <w:rsid w:val="00423475"/>
    <w:rsid w:val="00437004"/>
    <w:rsid w:val="00450BA1"/>
    <w:rsid w:val="00452D06"/>
    <w:rsid w:val="00454EF5"/>
    <w:rsid w:val="00465D3F"/>
    <w:rsid w:val="00497E03"/>
    <w:rsid w:val="004B73F1"/>
    <w:rsid w:val="004C4B83"/>
    <w:rsid w:val="004E1DDC"/>
    <w:rsid w:val="005016D2"/>
    <w:rsid w:val="005209CE"/>
    <w:rsid w:val="00546F8E"/>
    <w:rsid w:val="0056514A"/>
    <w:rsid w:val="00572515"/>
    <w:rsid w:val="00583AFB"/>
    <w:rsid w:val="00587096"/>
    <w:rsid w:val="005A0722"/>
    <w:rsid w:val="005B77D2"/>
    <w:rsid w:val="005D201D"/>
    <w:rsid w:val="005E6944"/>
    <w:rsid w:val="005F5071"/>
    <w:rsid w:val="00614C29"/>
    <w:rsid w:val="00627542"/>
    <w:rsid w:val="006560A0"/>
    <w:rsid w:val="00661C58"/>
    <w:rsid w:val="0067352C"/>
    <w:rsid w:val="00691DCD"/>
    <w:rsid w:val="006C72B3"/>
    <w:rsid w:val="006D6D94"/>
    <w:rsid w:val="006E38B8"/>
    <w:rsid w:val="0071195F"/>
    <w:rsid w:val="007177D9"/>
    <w:rsid w:val="00745ED5"/>
    <w:rsid w:val="0075217A"/>
    <w:rsid w:val="007529A6"/>
    <w:rsid w:val="007572CA"/>
    <w:rsid w:val="007846EC"/>
    <w:rsid w:val="007912AF"/>
    <w:rsid w:val="007944CE"/>
    <w:rsid w:val="007A1CEB"/>
    <w:rsid w:val="007B0200"/>
    <w:rsid w:val="007C1E5B"/>
    <w:rsid w:val="007F6F16"/>
    <w:rsid w:val="00844369"/>
    <w:rsid w:val="00851919"/>
    <w:rsid w:val="00852CFA"/>
    <w:rsid w:val="00854596"/>
    <w:rsid w:val="008742CD"/>
    <w:rsid w:val="008919E3"/>
    <w:rsid w:val="008B1E69"/>
    <w:rsid w:val="008D1666"/>
    <w:rsid w:val="009153BA"/>
    <w:rsid w:val="009154E6"/>
    <w:rsid w:val="00922670"/>
    <w:rsid w:val="00952CEB"/>
    <w:rsid w:val="009610AB"/>
    <w:rsid w:val="00964794"/>
    <w:rsid w:val="00974908"/>
    <w:rsid w:val="00984C19"/>
    <w:rsid w:val="0098596E"/>
    <w:rsid w:val="009A5F18"/>
    <w:rsid w:val="009B3250"/>
    <w:rsid w:val="009B50E3"/>
    <w:rsid w:val="009C2745"/>
    <w:rsid w:val="009E2586"/>
    <w:rsid w:val="009F6666"/>
    <w:rsid w:val="00A0583E"/>
    <w:rsid w:val="00A2736E"/>
    <w:rsid w:val="00A30EAE"/>
    <w:rsid w:val="00A31767"/>
    <w:rsid w:val="00A32956"/>
    <w:rsid w:val="00A356B4"/>
    <w:rsid w:val="00A65D3F"/>
    <w:rsid w:val="00A927ED"/>
    <w:rsid w:val="00AA4FFA"/>
    <w:rsid w:val="00AB0031"/>
    <w:rsid w:val="00AC0313"/>
    <w:rsid w:val="00AE18AA"/>
    <w:rsid w:val="00AE31E9"/>
    <w:rsid w:val="00B00687"/>
    <w:rsid w:val="00B04312"/>
    <w:rsid w:val="00B13C28"/>
    <w:rsid w:val="00B30EC6"/>
    <w:rsid w:val="00B3477F"/>
    <w:rsid w:val="00B50E02"/>
    <w:rsid w:val="00B652E0"/>
    <w:rsid w:val="00BB29C2"/>
    <w:rsid w:val="00BF18EE"/>
    <w:rsid w:val="00C070A0"/>
    <w:rsid w:val="00C7368E"/>
    <w:rsid w:val="00CC0AFB"/>
    <w:rsid w:val="00CC22C0"/>
    <w:rsid w:val="00CD3CB7"/>
    <w:rsid w:val="00CF352C"/>
    <w:rsid w:val="00D0041C"/>
    <w:rsid w:val="00D277CA"/>
    <w:rsid w:val="00D27BE6"/>
    <w:rsid w:val="00D40A02"/>
    <w:rsid w:val="00D45015"/>
    <w:rsid w:val="00D53C61"/>
    <w:rsid w:val="00D64E01"/>
    <w:rsid w:val="00D6552A"/>
    <w:rsid w:val="00D7500B"/>
    <w:rsid w:val="00D76CD8"/>
    <w:rsid w:val="00D80AAE"/>
    <w:rsid w:val="00D8100F"/>
    <w:rsid w:val="00D963E8"/>
    <w:rsid w:val="00DA0898"/>
    <w:rsid w:val="00DB33E3"/>
    <w:rsid w:val="00DD2DE4"/>
    <w:rsid w:val="00DD3ABF"/>
    <w:rsid w:val="00DF2E70"/>
    <w:rsid w:val="00DF6BAD"/>
    <w:rsid w:val="00E022FD"/>
    <w:rsid w:val="00E072CE"/>
    <w:rsid w:val="00E1294F"/>
    <w:rsid w:val="00E21E9D"/>
    <w:rsid w:val="00E47B96"/>
    <w:rsid w:val="00E80228"/>
    <w:rsid w:val="00E90B2C"/>
    <w:rsid w:val="00E976CD"/>
    <w:rsid w:val="00EA1E64"/>
    <w:rsid w:val="00EA279D"/>
    <w:rsid w:val="00EC30AB"/>
    <w:rsid w:val="00EC70EC"/>
    <w:rsid w:val="00ED0662"/>
    <w:rsid w:val="00EE7215"/>
    <w:rsid w:val="00EE7D63"/>
    <w:rsid w:val="00F11046"/>
    <w:rsid w:val="00F5100B"/>
    <w:rsid w:val="00F565F7"/>
    <w:rsid w:val="00F60627"/>
    <w:rsid w:val="00F713C3"/>
    <w:rsid w:val="00F93866"/>
    <w:rsid w:val="00FB4A48"/>
    <w:rsid w:val="00FD628E"/>
    <w:rsid w:val="00FF333D"/>
    <w:rsid w:val="00FF3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94"/>
    <w:pPr>
      <w:widowControl w:val="0"/>
    </w:pPr>
  </w:style>
  <w:style w:type="paragraph" w:styleId="1">
    <w:name w:val="heading 1"/>
    <w:basedOn w:val="a"/>
    <w:next w:val="a"/>
    <w:qFormat/>
    <w:rsid w:val="00964794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964794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96479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479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964794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964794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4E1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val="x-none"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216E9FF4479B20A051039C4286B0E27DDFDF7D742C072B25F90C50BFq8CD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2216E9FF4479B20A051039C4286B0E27EDBDF7C722A072B25F90C50BF8D84195F09B20325230D27q9C3O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364BAFC7319B23140C34269168EE512D72F94FBE39E5E40ED2C4A3333A3CBD4549779F06048F57ED22E990D8zDy9O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072192104055416DD9F99DDC28365495EEAF44AEB24620373C1AFAB60D91F3CD122D1124D35A28902599q6s0M" TargetMode="External"/><Relationship Id="rId14" Type="http://schemas.openxmlformats.org/officeDocument/2006/relationships/hyperlink" Target="consultantplus://offline/ref=22216E9FF4479B20A051039C4286B0E27EDBDF7C722A072B25F90C50BF8D84195F09B20325230D27q9C8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51F8B-F5E3-453A-B65B-B0884259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40</TotalTime>
  <Pages>1</Pages>
  <Words>2880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Serg</cp:lastModifiedBy>
  <cp:revision>8</cp:revision>
  <cp:lastPrinted>2017-07-31T12:50:00Z</cp:lastPrinted>
  <dcterms:created xsi:type="dcterms:W3CDTF">2017-07-17T13:52:00Z</dcterms:created>
  <dcterms:modified xsi:type="dcterms:W3CDTF">2017-07-31T12:59:00Z</dcterms:modified>
</cp:coreProperties>
</file>